
<file path=[Content_Types].xml><?xml version="1.0" encoding="utf-8"?>
<Types xmlns="http://schemas.openxmlformats.org/package/2006/content-types">
  <Default Extension="glb" ContentType="model/gltf.binary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E99086" w14:textId="2BB42DCB" w:rsidR="00071526" w:rsidRPr="00071526" w:rsidRDefault="00071526" w:rsidP="00071526"/>
    <w:p w14:paraId="415A3E38" w14:textId="0184D217" w:rsidR="002A7740" w:rsidRPr="00086D5A" w:rsidRDefault="002A7740" w:rsidP="002A7740">
      <w:pPr>
        <w:tabs>
          <w:tab w:val="left" w:pos="5410"/>
        </w:tabs>
        <w:rPr>
          <w:rFonts w:ascii="Arial" w:hAnsi="Arial" w:cs="Arial"/>
        </w:rPr>
      </w:pPr>
      <w:r w:rsidRPr="00867F3C">
        <w:rPr>
          <w:rFonts w:ascii="Arial" w:hAnsi="Arial" w:cs="Arial"/>
        </w:rPr>
        <w:t>Nome: ___________________________________ Data: _________________</w:t>
      </w:r>
      <w:r>
        <w:rPr>
          <w:rFonts w:ascii="Arial" w:hAnsi="Arial" w:cs="Arial"/>
        </w:rPr>
        <w:br/>
      </w:r>
    </w:p>
    <w:p w14:paraId="3E11C682" w14:textId="6810B139" w:rsidR="00CD1AAC" w:rsidRDefault="00CD1AAC" w:rsidP="00CD1AAC">
      <w:pPr>
        <w:spacing w:line="360" w:lineRule="auto"/>
        <w:jc w:val="both"/>
        <w:rPr>
          <w:rFonts w:ascii="Arial" w:hAnsi="Arial" w:cs="Arial"/>
        </w:rPr>
      </w:pP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BBD6B03" wp14:editId="232739D7">
                <wp:simplePos x="0" y="0"/>
                <wp:positionH relativeFrom="column">
                  <wp:posOffset>-629920</wp:posOffset>
                </wp:positionH>
                <wp:positionV relativeFrom="paragraph">
                  <wp:posOffset>30480</wp:posOffset>
                </wp:positionV>
                <wp:extent cx="6632575" cy="508635"/>
                <wp:effectExtent l="0" t="0" r="0" b="0"/>
                <wp:wrapNone/>
                <wp:docPr id="32" name="Retâ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2575" cy="508635"/>
                        </a:xfrm>
                        <a:prstGeom prst="rect">
                          <a:avLst/>
                        </a:prstGeom>
                        <a:solidFill>
                          <a:srgbClr val="1F628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8D838D" w14:textId="74AFF3E9" w:rsidR="00071526" w:rsidRPr="004B4EC8" w:rsidRDefault="004D232A" w:rsidP="00071526">
                            <w:pPr>
                              <w:jc w:val="right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A viagem do robô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D6B03" id="Retângulo 32" o:spid="_x0000_s1026" style="position:absolute;left:0;text-align:left;margin-left:-49.6pt;margin-top:2.4pt;width:522.25pt;height:4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" fillcolor="#1f628e" stroked="f" strokeweight="1pt">
                <v:textbox>
                  <w:txbxContent>
                    <w:p w14:paraId="7E8D838D" w14:textId="74AFF3E9" w:rsidR="00071526" w:rsidRPr="004B4EC8" w:rsidRDefault="004D232A" w:rsidP="00071526">
                      <w:pPr>
                        <w:jc w:val="right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A viagem do robô</w:t>
                      </w:r>
                    </w:p>
                  </w:txbxContent>
                </v:textbox>
              </v:rect>
            </w:pict>
          </mc:Fallback>
        </mc:AlternateContent>
      </w: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1CF3A6" wp14:editId="32E2B051">
                <wp:simplePos x="0" y="0"/>
                <wp:positionH relativeFrom="column">
                  <wp:posOffset>-492760</wp:posOffset>
                </wp:positionH>
                <wp:positionV relativeFrom="paragraph">
                  <wp:posOffset>102870</wp:posOffset>
                </wp:positionV>
                <wp:extent cx="922020" cy="362585"/>
                <wp:effectExtent l="0" t="0" r="5080" b="5715"/>
                <wp:wrapNone/>
                <wp:docPr id="33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020" cy="362585"/>
                        </a:xfrm>
                        <a:prstGeom prst="rect">
                          <a:avLst/>
                        </a:prstGeom>
                        <a:solidFill>
                          <a:srgbClr val="A7B9C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72C866" w14:textId="584CBF20" w:rsidR="00071526" w:rsidRDefault="00DB5100" w:rsidP="00071526">
                            <w:pPr>
                              <w:jc w:val="center"/>
                            </w:pPr>
                            <w:r>
                              <w:t>Offline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81CF3A6" id="Retângulo 33" o:spid="_x0000_s1027" style="position:absolute;left:0;text-align:left;margin-left:-38.8pt;margin-top:8.1pt;width:72.6pt;height:28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" fillcolor="#a7b9cb" stroked="f" strokeweight="1pt">
                <v:textbox>
                  <w:txbxContent>
                    <w:p w14:paraId="1A72C866" w14:textId="584CBF20" w:rsidR="00071526" w:rsidRDefault="00DB5100" w:rsidP="00071526">
                      <w:pPr>
                        <w:jc w:val="center"/>
                      </w:pPr>
                      <w:r>
                        <w:t>Offline</w:t>
                      </w:r>
                    </w:p>
                  </w:txbxContent>
                </v:textbox>
              </v:rect>
            </w:pict>
          </mc:Fallback>
        </mc:AlternateContent>
      </w:r>
      <w:r>
        <w:br/>
      </w:r>
      <w:r>
        <w:br/>
      </w:r>
    </w:p>
    <w:p w14:paraId="04DED8FB" w14:textId="79F931C1" w:rsidR="00F275F5" w:rsidRDefault="00901861" w:rsidP="00F275F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0B4A8E">
        <w:rPr>
          <w:rFonts w:ascii="Arial" w:hAnsi="Arial" w:cs="Arial"/>
        </w:rPr>
        <w:t xml:space="preserve">. </w:t>
      </w:r>
      <w:r w:rsidR="00AE4A7F">
        <w:rPr>
          <w:rFonts w:ascii="Arial" w:hAnsi="Arial" w:cs="Arial"/>
        </w:rPr>
        <w:t xml:space="preserve">Este robô gostava de conhecer alguns lugares do planeta terra. </w:t>
      </w:r>
      <w:r w:rsidR="007917C7">
        <w:rPr>
          <w:rFonts w:ascii="Arial" w:hAnsi="Arial" w:cs="Arial"/>
        </w:rPr>
        <w:t xml:space="preserve">Assinala </w:t>
      </w:r>
      <w:r w:rsidR="009E454E">
        <w:rPr>
          <w:rFonts w:ascii="Arial" w:hAnsi="Arial" w:cs="Arial"/>
        </w:rPr>
        <w:t xml:space="preserve">com um </w:t>
      </w:r>
      <w:r w:rsidR="009E454E" w:rsidRPr="009E454E">
        <w:rPr>
          <w:rFonts w:ascii="Arial" w:hAnsi="Arial" w:cs="Arial"/>
          <w:b/>
          <w:bCs/>
        </w:rPr>
        <w:t>X</w:t>
      </w:r>
      <w:r w:rsidR="009E454E">
        <w:rPr>
          <w:rFonts w:ascii="Arial" w:hAnsi="Arial" w:cs="Arial"/>
        </w:rPr>
        <w:t xml:space="preserve"> </w:t>
      </w:r>
      <w:r w:rsidR="007917C7">
        <w:rPr>
          <w:rFonts w:ascii="Arial" w:hAnsi="Arial" w:cs="Arial"/>
        </w:rPr>
        <w:t xml:space="preserve">aquela que indica a programação </w:t>
      </w:r>
      <w:r w:rsidR="009E454E">
        <w:rPr>
          <w:rFonts w:ascii="Arial" w:hAnsi="Arial" w:cs="Arial"/>
        </w:rPr>
        <w:t xml:space="preserve">correta </w:t>
      </w:r>
      <w:r w:rsidR="007917C7">
        <w:rPr>
          <w:rFonts w:ascii="Arial" w:hAnsi="Arial" w:cs="Arial"/>
        </w:rPr>
        <w:t xml:space="preserve">para o lugar </w:t>
      </w:r>
      <w:r w:rsidR="009E454E">
        <w:rPr>
          <w:rFonts w:ascii="Arial" w:hAnsi="Arial" w:cs="Arial"/>
        </w:rPr>
        <w:t>desejado pelo robô.</w:t>
      </w:r>
    </w:p>
    <w:p w14:paraId="236D706C" w14:textId="5B4379DD" w:rsidR="009E454E" w:rsidRDefault="009E454E" w:rsidP="00F275F5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E2B9135" wp14:editId="01FF6943">
                <wp:simplePos x="0" y="0"/>
                <wp:positionH relativeFrom="column">
                  <wp:posOffset>4927600</wp:posOffset>
                </wp:positionH>
                <wp:positionV relativeFrom="paragraph">
                  <wp:posOffset>81915</wp:posOffset>
                </wp:positionV>
                <wp:extent cx="918210" cy="640080"/>
                <wp:effectExtent l="12700" t="0" r="21590" b="20320"/>
                <wp:wrapNone/>
                <wp:docPr id="27" name="Nuvem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8210" cy="640080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1654B" id="Nuvem 27" o:spid="_x0000_s1026" style="position:absolute;margin-left:388pt;margin-top:6.45pt;width:72.3pt;height:50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black [3213]" strokeweight="1pt">
                <v:stroke joinstyle="miter"/>
                <v:path arrowok="t" o:connecttype="custom" o:connectlocs="99749,387856;45911,376047;147254,517087;123703,522732;350238,579184;336039,553403;612714,514894;607039,543179;725407,340102;794507,445834;888411,227495;857634,267145;814571,80395;816187,99124;618049,58555;633820,34671;470604,69935;478234,49340;297568,76928;325199,96901;87719,233940;82894,212916" o:connectangles="0,0,0,0,0,0,0,0,0,0,0,0,0,0,0,0,0,0,0,0,0,0"/>
              </v:shape>
            </w:pict>
          </mc:Fallback>
        </mc:AlternateContent>
      </w:r>
      <w:r>
        <w:rPr>
          <w:rFonts w:ascii="Arial" w:hAnsi="Arial" w:cs="Arial"/>
          <w:noProof/>
        </w:rPr>
        <w:drawing>
          <wp:anchor distT="0" distB="0" distL="114300" distR="114300" simplePos="0" relativeHeight="251692032" behindDoc="0" locked="0" layoutInCell="1" allowOverlap="1" wp14:anchorId="72A65D3C" wp14:editId="2166DB7F">
            <wp:simplePos x="0" y="0"/>
            <wp:positionH relativeFrom="column">
              <wp:posOffset>5139055</wp:posOffset>
            </wp:positionH>
            <wp:positionV relativeFrom="paragraph">
              <wp:posOffset>170238</wp:posOffset>
            </wp:positionV>
            <wp:extent cx="471805" cy="441960"/>
            <wp:effectExtent l="101600" t="38100" r="99695" b="612140"/>
            <wp:wrapNone/>
            <wp:docPr id="37" name="Imagem 37" descr="Lago Maggiore, the Borromean islands at sunset - Cavallazzi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Lago Maggiore, the Borromean islands at sunset - Cavallazzi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805" cy="44196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D72E6E" w14:textId="64B04B21" w:rsidR="00F275F5" w:rsidRDefault="009E454E" w:rsidP="00F275F5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C874E3" wp14:editId="0DE25A4F">
                <wp:simplePos x="0" y="0"/>
                <wp:positionH relativeFrom="column">
                  <wp:posOffset>4834890</wp:posOffset>
                </wp:positionH>
                <wp:positionV relativeFrom="paragraph">
                  <wp:posOffset>155575</wp:posOffset>
                </wp:positionV>
                <wp:extent cx="45719" cy="48260"/>
                <wp:effectExtent l="0" t="0" r="18415" b="15240"/>
                <wp:wrapNone/>
                <wp:docPr id="28" name="Ov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8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3C0FC465" id="Oval 28" o:spid="_x0000_s1026" style="position:absolute;margin-left:380.7pt;margin-top:12.25pt;width:3.6pt;height:3.8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4D59F71" wp14:editId="7B51D842">
                <wp:simplePos x="0" y="0"/>
                <wp:positionH relativeFrom="column">
                  <wp:posOffset>4678045</wp:posOffset>
                </wp:positionH>
                <wp:positionV relativeFrom="paragraph">
                  <wp:posOffset>204470</wp:posOffset>
                </wp:positionV>
                <wp:extent cx="45719" cy="48260"/>
                <wp:effectExtent l="0" t="0" r="18415" b="15240"/>
                <wp:wrapNone/>
                <wp:docPr id="29" name="Ova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8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0E090B0A" id="Oval 29" o:spid="_x0000_s1026" style="position:absolute;margin-left:368.35pt;margin-top:16.1pt;width:3.6pt;height:3.8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" filled="f" strokecolor="black [3213]" strokeweight="1pt">
                <v:stroke joinstyle="miter"/>
              </v:oval>
            </w:pict>
          </mc:Fallback>
        </mc:AlternateContent>
      </w:r>
      <w:r w:rsidR="007917C7" w:rsidRPr="007B2A65">
        <w:rPr>
          <w:rFonts w:ascii="Arial" w:hAnsi="Arial" w:cs="Arial"/>
          <w:noProof/>
        </w:rPr>
        <mc:AlternateContent>
          <mc:Choice Requires="am3d">
            <w:drawing>
              <wp:anchor distT="0" distB="0" distL="114300" distR="114300" simplePos="0" relativeHeight="251685888" behindDoc="0" locked="0" layoutInCell="1" allowOverlap="1" wp14:anchorId="0EE214B4" wp14:editId="25413C93">
                <wp:simplePos x="0" y="0"/>
                <wp:positionH relativeFrom="column">
                  <wp:posOffset>4278385</wp:posOffset>
                </wp:positionH>
                <wp:positionV relativeFrom="paragraph">
                  <wp:posOffset>200701</wp:posOffset>
                </wp:positionV>
                <wp:extent cx="493783" cy="652699"/>
                <wp:effectExtent l="0" t="0" r="0" b="0"/>
                <wp:wrapNone/>
                <wp:docPr id="26" name="Modelo 3D 26" descr="Materialbot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29C266-9B61-CB4A-92CD-76411DC7FA7C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9">
                      <am3d:spPr>
                        <a:xfrm>
                          <a:off x="0" y="0"/>
                          <a:ext cx="493783" cy="652699"/>
                        </a:xfrm>
                        <a:prstGeom prst="rect">
                          <a:avLst/>
                        </a:prstGeom>
                      </am3d:spPr>
                      <am3d:camera>
                        <am3d:pos x="0" y="0" z="60396081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16704" d="1000000"/>
                        <am3d:preTrans dx="0" dy="-18000000" dz="-1139793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 ax="685089" ay="285352" az="57556"/>
                        <am3d:postTrans dx="0" dy="0" dz="0"/>
                      </am3d:trans>
                      <am3d:raster rName="Office3DRenderer" rVer="16.0.8326">
                        <am3d:blip r:embed="rId10"/>
                      </am3d:raster>
                      <am3d:objViewport viewportSz="787722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685888" behindDoc="0" locked="0" layoutInCell="1" allowOverlap="1" wp14:anchorId="0EE214B4" wp14:editId="25413C93">
                <wp:simplePos x="0" y="0"/>
                <wp:positionH relativeFrom="column">
                  <wp:posOffset>4278385</wp:posOffset>
                </wp:positionH>
                <wp:positionV relativeFrom="paragraph">
                  <wp:posOffset>200701</wp:posOffset>
                </wp:positionV>
                <wp:extent cx="493783" cy="652699"/>
                <wp:effectExtent l="0" t="0" r="0" b="0"/>
                <wp:wrapNone/>
                <wp:docPr id="26" name="Modelo 3D 26" descr="Materialbot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29C266-9B61-CB4A-92CD-76411DC7FA7C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" name="Modelo 3D 26" descr="Materialbot">
                          <a:extLst>
                            <a:ext uri="{FF2B5EF4-FFF2-40B4-BE49-F238E27FC236}">
                              <a16:creationId xmlns:a16="http://schemas.microsoft.com/office/drawing/2014/main" id="{5529C266-9B61-CB4A-92CD-76411DC7FA7C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3395" cy="6521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</w:p>
    <w:p w14:paraId="2AF01BE7" w14:textId="705736D9" w:rsidR="007917C7" w:rsidRDefault="007917C7" w:rsidP="00F275F5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tbl>
      <w:tblPr>
        <w:tblStyle w:val="TabelacomGrelha"/>
        <w:tblpPr w:leftFromText="141" w:rightFromText="141" w:vertAnchor="text" w:horzAnchor="page" w:tblpX="424" w:tblpY="-48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1575"/>
        <w:gridCol w:w="1575"/>
        <w:gridCol w:w="1575"/>
      </w:tblGrid>
      <w:tr w:rsidR="007B2A65" w14:paraId="6111FBCB" w14:textId="77777777" w:rsidTr="009C11F7">
        <w:trPr>
          <w:trHeight w:val="1351"/>
        </w:trPr>
        <w:tc>
          <w:tcPr>
            <w:tcW w:w="1575" w:type="dxa"/>
          </w:tcPr>
          <w:p w14:paraId="593CC154" w14:textId="1740A68F" w:rsidR="007B2A65" w:rsidRDefault="007B2A65" w:rsidP="007B2A65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 w:rsidRPr="007B2A65">
              <w:rPr>
                <w:rFonts w:ascii="Arial" w:hAnsi="Arial" w:cs="Arial"/>
                <w:noProof/>
              </w:rPr>
              <mc:AlternateContent>
                <mc:Choice Requires="am3d">
                  <w:drawing>
                    <wp:anchor distT="0" distB="0" distL="114300" distR="114300" simplePos="0" relativeHeight="251664384" behindDoc="0" locked="0" layoutInCell="1" allowOverlap="1" wp14:anchorId="74C7106E" wp14:editId="5BA55CA4">
                      <wp:simplePos x="0" y="0"/>
                      <wp:positionH relativeFrom="column">
                        <wp:posOffset>147460</wp:posOffset>
                      </wp:positionH>
                      <wp:positionV relativeFrom="paragraph">
                        <wp:posOffset>118581</wp:posOffset>
                      </wp:positionV>
                      <wp:extent cx="493783" cy="652699"/>
                      <wp:effectExtent l="0" t="0" r="0" b="0"/>
                      <wp:wrapNone/>
                      <wp:docPr id="1" name="Modelo 3D 1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9">
                            <am3d:spPr>
                              <a:xfrm>
                                <a:off x="0" y="0"/>
                                <a:ext cx="493783" cy="652699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0" y="0" z="60396081"/>
                              <am3d:up dx="0" dy="36000000" dz="0"/>
                              <am3d:lookAt x="0" y="0" z="0"/>
                              <am3d:perspective fov="2700000"/>
                            </am3d:camera>
                            <am3d:trans>
                              <am3d:meterPerModelUnit n="16704" d="1000000"/>
                              <am3d:preTrans dx="0" dy="-18000000" dz="-1139793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685089" ay="285352" az="57556"/>
                              <am3d:postTrans dx="0" dy="0" dz="0"/>
                            </am3d:trans>
                            <am3d:raster rName="Office3DRenderer" rVer="16.0.8326">
                              <am3d:blip r:embed="rId10"/>
                            </am3d:raster>
                            <am3d:objViewport viewportSz="787722"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drawing>
                    <wp:anchor distT="0" distB="0" distL="114300" distR="114300" simplePos="0" relativeHeight="251664384" behindDoc="0" locked="0" layoutInCell="1" allowOverlap="1" wp14:anchorId="74C7106E" wp14:editId="5BA55CA4">
                      <wp:simplePos x="0" y="0"/>
                      <wp:positionH relativeFrom="column">
                        <wp:posOffset>147460</wp:posOffset>
                      </wp:positionH>
                      <wp:positionV relativeFrom="paragraph">
                        <wp:posOffset>118581</wp:posOffset>
                      </wp:positionV>
                      <wp:extent cx="493783" cy="652699"/>
                      <wp:effectExtent l="0" t="0" r="0" b="0"/>
                      <wp:wrapNone/>
                      <wp:docPr id="1" name="Modelo 3D 1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Modelo 3D 1" descr="Materialbot">
                                <a:extLst>
                                  <a:ext uri="{FF2B5EF4-FFF2-40B4-BE49-F238E27FC236}">
                                    <a16:creationId xmlns:a16="http://schemas.microsoft.com/office/drawing/2014/main" id="{5529C266-9B61-CB4A-92CD-76411DC7FA7C}"/>
                                  </a:ext>
                                </a:extLst>
                              </pic:cNvPr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1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93395" cy="65214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Fallback>
              </mc:AlternateContent>
            </w:r>
          </w:p>
        </w:tc>
        <w:tc>
          <w:tcPr>
            <w:tcW w:w="1575" w:type="dxa"/>
          </w:tcPr>
          <w:p w14:paraId="0AD19334" w14:textId="089B6325" w:rsidR="007B2A65" w:rsidRDefault="007B2A65" w:rsidP="007B2A65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2508E3A5" w14:textId="0C864F94" w:rsidR="007B2A65" w:rsidRDefault="007B2A65" w:rsidP="007B2A65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</w:tr>
      <w:tr w:rsidR="007B2A65" w14:paraId="71BD522D" w14:textId="77777777" w:rsidTr="009C11F7">
        <w:trPr>
          <w:trHeight w:val="1351"/>
        </w:trPr>
        <w:tc>
          <w:tcPr>
            <w:tcW w:w="1575" w:type="dxa"/>
            <w:vAlign w:val="center"/>
          </w:tcPr>
          <w:p w14:paraId="09F58632" w14:textId="10FAFE74" w:rsidR="007B2A65" w:rsidRDefault="007B2A65" w:rsidP="007B2A6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pt-PT"/>
              </w:rPr>
              <w:drawing>
                <wp:anchor distT="0" distB="0" distL="114300" distR="114300" simplePos="0" relativeHeight="251665408" behindDoc="0" locked="0" layoutInCell="1" allowOverlap="1" wp14:anchorId="570E2E34" wp14:editId="2481715A">
                  <wp:simplePos x="0" y="0"/>
                  <wp:positionH relativeFrom="column">
                    <wp:posOffset>-3810</wp:posOffset>
                  </wp:positionH>
                  <wp:positionV relativeFrom="page">
                    <wp:posOffset>0</wp:posOffset>
                  </wp:positionV>
                  <wp:extent cx="841375" cy="737870"/>
                  <wp:effectExtent l="0" t="0" r="0" b="0"/>
                  <wp:wrapNone/>
                  <wp:docPr id="2" name="Imagem 2" descr="Foto profissional gratuita de areia, deserto, dunas de are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 descr="Foto profissional gratuita de areia, deserto, dunas de areia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375" cy="73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2B29F1C6" w14:textId="46CAE91A" w:rsidR="007B2A65" w:rsidRDefault="007B2A65" w:rsidP="007B2A65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6432" behindDoc="0" locked="0" layoutInCell="1" allowOverlap="1" wp14:anchorId="2DFD6971" wp14:editId="17C86FFC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75565</wp:posOffset>
                  </wp:positionV>
                  <wp:extent cx="842400" cy="738000"/>
                  <wp:effectExtent l="0" t="0" r="0" b="0"/>
                  <wp:wrapNone/>
                  <wp:docPr id="3" name="Imagem 3" descr="Banco de imagens : panorama, Rocha, montanha, céu, vale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3" descr="Banco de imagens : panorama, Rocha, montanha, céu, vale ..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032D08F5" w14:textId="1C0481A8" w:rsidR="007B2A65" w:rsidRDefault="007917C7" w:rsidP="007B2A65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7456" behindDoc="0" locked="0" layoutInCell="1" allowOverlap="1" wp14:anchorId="215ECEF8" wp14:editId="7F7CC200">
                  <wp:simplePos x="0" y="0"/>
                  <wp:positionH relativeFrom="column">
                    <wp:posOffset>-769</wp:posOffset>
                  </wp:positionH>
                  <wp:positionV relativeFrom="paragraph">
                    <wp:posOffset>77470</wp:posOffset>
                  </wp:positionV>
                  <wp:extent cx="842400" cy="738000"/>
                  <wp:effectExtent l="0" t="0" r="0" b="0"/>
                  <wp:wrapNone/>
                  <wp:docPr id="10" name="Imagem 10" descr="Lago Maggiore, the Borromean islands at sunset - Cavallazzi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10" descr="Lago Maggiore, the Borromean islands at sunset - Cavallazzi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tbl>
      <w:tblPr>
        <w:tblStyle w:val="TabelacomGrelha"/>
        <w:tblpPr w:leftFromText="141" w:rightFromText="141" w:vertAnchor="text" w:horzAnchor="page" w:tblpX="6065" w:tblpY="582"/>
        <w:tblW w:w="0" w:type="auto"/>
        <w:tblLook w:val="04A0" w:firstRow="1" w:lastRow="0" w:firstColumn="1" w:lastColumn="0" w:noHBand="0" w:noVBand="1"/>
      </w:tblPr>
      <w:tblGrid>
        <w:gridCol w:w="4969"/>
      </w:tblGrid>
      <w:tr w:rsidR="007917C7" w14:paraId="1DE0918B" w14:textId="77777777" w:rsidTr="007917C7">
        <w:trPr>
          <w:trHeight w:val="1049"/>
        </w:trPr>
        <w:tc>
          <w:tcPr>
            <w:tcW w:w="4969" w:type="dxa"/>
          </w:tcPr>
          <w:p w14:paraId="338C0675" w14:textId="78DCD8A1" w:rsidR="007917C7" w:rsidRDefault="007917C7" w:rsidP="007917C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62CE91EF" wp14:editId="702B87B0">
                      <wp:simplePos x="0" y="0"/>
                      <wp:positionH relativeFrom="column">
                        <wp:posOffset>71120</wp:posOffset>
                      </wp:positionH>
                      <wp:positionV relativeFrom="paragraph">
                        <wp:posOffset>201295</wp:posOffset>
                      </wp:positionV>
                      <wp:extent cx="268447" cy="251659"/>
                      <wp:effectExtent l="0" t="0" r="11430" b="15240"/>
                      <wp:wrapNone/>
                      <wp:docPr id="23" name="Moldura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447" cy="251659"/>
                              </a:xfrm>
                              <a:prstGeom prst="frame">
                                <a:avLst>
                                  <a:gd name="adj1" fmla="val 1973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4247DA" id="Moldura 23" o:spid="_x0000_s1026" style="position:absolute;margin-left:5.6pt;margin-top:15.85pt;width:21.15pt;height:19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8447,25165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" path="m,l268447,r,251659l,251659,,xm4965,4965r,241729l263482,246694r,-241729l4965,4965xe" fillcolor="#4472c4 [3204]" strokecolor="#1f3763 [1604]" strokeweight="1pt">
                      <v:stroke joinstyle="miter"/>
                      <v:path arrowok="t" o:connecttype="custom" o:connectlocs="0,0;268447,0;268447,251659;0,251659;0,0;4965,4965;4965,246694;263482,246694;263482,4965;4965,4965" o:connectangles="0,0,0,0,0,0,0,0,0,0"/>
                    </v:shape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21E8747" wp14:editId="5101575C">
                      <wp:simplePos x="0" y="0"/>
                      <wp:positionH relativeFrom="column">
                        <wp:posOffset>1473200</wp:posOffset>
                      </wp:positionH>
                      <wp:positionV relativeFrom="paragraph">
                        <wp:posOffset>134620</wp:posOffset>
                      </wp:positionV>
                      <wp:extent cx="435610" cy="389890"/>
                      <wp:effectExtent l="0" t="12700" r="21590" b="29210"/>
                      <wp:wrapNone/>
                      <wp:docPr id="17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CEE7578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Seta para a Direita 14" o:spid="_x0000_s1026" type="#_x0000_t13" style="position:absolute;margin-left:116pt;margin-top:10.6pt;width:34.3pt;height:30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4C065B5" wp14:editId="3B8137F8">
                      <wp:simplePos x="0" y="0"/>
                      <wp:positionH relativeFrom="column">
                        <wp:posOffset>569595</wp:posOffset>
                      </wp:positionH>
                      <wp:positionV relativeFrom="paragraph">
                        <wp:posOffset>131445</wp:posOffset>
                      </wp:positionV>
                      <wp:extent cx="435610" cy="389890"/>
                      <wp:effectExtent l="0" t="12700" r="21590" b="29210"/>
                      <wp:wrapNone/>
                      <wp:docPr id="15" name="Seta para a Direita 1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6743CDA9-19EB-2D4F-8473-36D8EAFF9239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7AC6F4" id="Seta para a Direita 14" o:spid="_x0000_s1026" type="#_x0000_t13" style="position:absolute;margin-left:44.85pt;margin-top:10.35pt;width:34.3pt;height:30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773142B6" wp14:editId="674CECDF">
                      <wp:simplePos x="0" y="0"/>
                      <wp:positionH relativeFrom="column">
                        <wp:posOffset>2373898</wp:posOffset>
                      </wp:positionH>
                      <wp:positionV relativeFrom="paragraph">
                        <wp:posOffset>131445</wp:posOffset>
                      </wp:positionV>
                      <wp:extent cx="435610" cy="389890"/>
                      <wp:effectExtent l="0" t="12700" r="21590" b="29210"/>
                      <wp:wrapNone/>
                      <wp:docPr id="19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676304" id="Seta para a Direita 14" o:spid="_x0000_s1026" type="#_x0000_t13" style="position:absolute;margin-left:186.9pt;margin-top:10.35pt;width:34.3pt;height:30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" adj="11934" filled="f" strokecolor="#747070 [1614]" strokeweight="1pt"/>
                  </w:pict>
                </mc:Fallback>
              </mc:AlternateContent>
            </w:r>
          </w:p>
        </w:tc>
      </w:tr>
      <w:tr w:rsidR="007917C7" w14:paraId="63C57837" w14:textId="77777777" w:rsidTr="007917C7">
        <w:trPr>
          <w:trHeight w:val="1049"/>
        </w:trPr>
        <w:tc>
          <w:tcPr>
            <w:tcW w:w="4969" w:type="dxa"/>
          </w:tcPr>
          <w:p w14:paraId="4B3C4F92" w14:textId="2558B1A8" w:rsidR="007917C7" w:rsidRDefault="007917C7" w:rsidP="007917C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6C4FF6C8" wp14:editId="0D2827AB">
                      <wp:simplePos x="0" y="0"/>
                      <wp:positionH relativeFrom="column">
                        <wp:posOffset>77540</wp:posOffset>
                      </wp:positionH>
                      <wp:positionV relativeFrom="paragraph">
                        <wp:posOffset>214094</wp:posOffset>
                      </wp:positionV>
                      <wp:extent cx="268447" cy="251659"/>
                      <wp:effectExtent l="0" t="0" r="11430" b="15240"/>
                      <wp:wrapNone/>
                      <wp:docPr id="24" name="Moldura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447" cy="251659"/>
                              </a:xfrm>
                              <a:prstGeom prst="frame">
                                <a:avLst>
                                  <a:gd name="adj1" fmla="val 1973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D69E96" id="Moldura 24" o:spid="_x0000_s1026" style="position:absolute;margin-left:6.1pt;margin-top:16.85pt;width:21.15pt;height:1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8447,25165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" path="m,l268447,r,251659l,251659,,xm4965,4965r,241729l263482,246694r,-241729l4965,4965xe" fillcolor="#4472c4 [3204]" strokecolor="#1f3763 [1604]" strokeweight="1pt">
                      <v:stroke joinstyle="miter"/>
                      <v:path arrowok="t" o:connecttype="custom" o:connectlocs="0,0;268447,0;268447,251659;0,251659;0,0;4965,4965;4965,246694;263482,246694;263482,4965;4965,4965" o:connectangles="0,0,0,0,0,0,0,0,0,0"/>
                    </v:shape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8CA4C8A" wp14:editId="588679E0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130175</wp:posOffset>
                      </wp:positionV>
                      <wp:extent cx="435610" cy="389890"/>
                      <wp:effectExtent l="10160" t="2540" r="31750" b="31750"/>
                      <wp:wrapNone/>
                      <wp:docPr id="22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86462B" id="Seta para a Direita 14" o:spid="_x0000_s1026" type="#_x0000_t13" style="position:absolute;margin-left:186.45pt;margin-top:10.25pt;width:34.3pt;height:30.7pt;rotation:9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F1CAF27" wp14:editId="39FE6D67">
                      <wp:simplePos x="0" y="0"/>
                      <wp:positionH relativeFrom="column">
                        <wp:posOffset>1467485</wp:posOffset>
                      </wp:positionH>
                      <wp:positionV relativeFrom="paragraph">
                        <wp:posOffset>133350</wp:posOffset>
                      </wp:positionV>
                      <wp:extent cx="435610" cy="389890"/>
                      <wp:effectExtent l="0" t="12700" r="21590" b="29210"/>
                      <wp:wrapNone/>
                      <wp:docPr id="21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A5572A" id="Seta para a Direita 14" o:spid="_x0000_s1026" type="#_x0000_t13" style="position:absolute;margin-left:115.55pt;margin-top:10.5pt;width:34.3pt;height:30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43AFDEE" wp14:editId="70B7D8E3">
                      <wp:simplePos x="0" y="0"/>
                      <wp:positionH relativeFrom="column">
                        <wp:posOffset>564101</wp:posOffset>
                      </wp:positionH>
                      <wp:positionV relativeFrom="paragraph">
                        <wp:posOffset>130205</wp:posOffset>
                      </wp:positionV>
                      <wp:extent cx="435610" cy="389890"/>
                      <wp:effectExtent l="0" t="12700" r="21590" b="29210"/>
                      <wp:wrapNone/>
                      <wp:docPr id="20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A335A0" id="Seta para a Direita 14" o:spid="_x0000_s1026" type="#_x0000_t13" style="position:absolute;margin-left:44.4pt;margin-top:10.25pt;width:34.3pt;height:30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" adj="11934" filled="f" strokecolor="#747070 [1614]" strokeweight="1pt"/>
                  </w:pict>
                </mc:Fallback>
              </mc:AlternateContent>
            </w:r>
          </w:p>
        </w:tc>
      </w:tr>
    </w:tbl>
    <w:p w14:paraId="53C7EB52" w14:textId="0E0D8C36" w:rsidR="00FF0425" w:rsidRDefault="00F275F5" w:rsidP="00F275F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</w:p>
    <w:p w14:paraId="07F04093" w14:textId="220BC1EF" w:rsidR="001D2BF0" w:rsidRDefault="001D2BF0" w:rsidP="00F275F5">
      <w:pPr>
        <w:spacing w:line="360" w:lineRule="auto"/>
        <w:jc w:val="both"/>
        <w:rPr>
          <w:rFonts w:ascii="Arial" w:hAnsi="Arial" w:cs="Arial"/>
        </w:rPr>
      </w:pPr>
    </w:p>
    <w:p w14:paraId="08F16C83" w14:textId="3BEFA906" w:rsidR="007A32B3" w:rsidRDefault="001D2BF0" w:rsidP="007A32B3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  <w:r>
        <w:rPr>
          <w:rFonts w:ascii="Arial" w:hAnsi="Arial" w:cs="Arial"/>
        </w:rPr>
        <w:tab/>
      </w:r>
      <w:r w:rsidR="009E454E">
        <w:rPr>
          <w:rFonts w:ascii="Arial" w:hAnsi="Arial" w:cs="Arial"/>
        </w:rPr>
        <w:br/>
      </w:r>
    </w:p>
    <w:p w14:paraId="30DCA30D" w14:textId="6A1F3B1B" w:rsidR="007A32B3" w:rsidRDefault="007A32B3" w:rsidP="007A32B3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p w14:paraId="1B67EBD0" w14:textId="590BF0B5" w:rsidR="007A32B3" w:rsidRDefault="007A32B3" w:rsidP="007A32B3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tbl>
      <w:tblPr>
        <w:tblStyle w:val="TabelacomGrelha"/>
        <w:tblpPr w:leftFromText="141" w:rightFromText="141" w:vertAnchor="text" w:horzAnchor="page" w:tblpX="424" w:tblpY="-48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1575"/>
        <w:gridCol w:w="1575"/>
        <w:gridCol w:w="1575"/>
      </w:tblGrid>
      <w:tr w:rsidR="007A32B3" w14:paraId="5E83774A" w14:textId="77777777" w:rsidTr="009C11F7">
        <w:trPr>
          <w:trHeight w:val="1351"/>
        </w:trPr>
        <w:tc>
          <w:tcPr>
            <w:tcW w:w="1575" w:type="dxa"/>
          </w:tcPr>
          <w:p w14:paraId="7CCE45FA" w14:textId="5E7B3BA4" w:rsidR="007A32B3" w:rsidRDefault="005B2D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 w:rsidRPr="007B2A65">
              <w:rPr>
                <w:rFonts w:ascii="Arial" w:hAnsi="Arial" w:cs="Arial"/>
                <w:noProof/>
              </w:rPr>
              <mc:AlternateContent>
                <mc:Choice Requires="am3d">
                  <w:drawing>
                    <wp:anchor distT="0" distB="0" distL="114300" distR="114300" simplePos="0" relativeHeight="251694080" behindDoc="0" locked="0" layoutInCell="1" allowOverlap="1" wp14:anchorId="21C358D3" wp14:editId="07336001">
                      <wp:simplePos x="0" y="0"/>
                      <wp:positionH relativeFrom="column">
                        <wp:posOffset>148128</wp:posOffset>
                      </wp:positionH>
                      <wp:positionV relativeFrom="paragraph">
                        <wp:posOffset>125499</wp:posOffset>
                      </wp:positionV>
                      <wp:extent cx="496134" cy="659354"/>
                      <wp:effectExtent l="0" t="0" r="0" b="1270"/>
                      <wp:wrapNone/>
                      <wp:docPr id="53" name="Modelo 3D 53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9">
                            <am3d:spPr>
                              <a:xfrm>
                                <a:off x="0" y="0"/>
                                <a:ext cx="496134" cy="659354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0" y="0" z="60396081"/>
                              <am3d:up dx="0" dy="36000000" dz="0"/>
                              <am3d:lookAt x="0" y="0" z="0"/>
                              <am3d:perspective fov="2700000"/>
                            </am3d:camera>
                            <am3d:trans>
                              <am3d:meterPerModelUnit n="16704" d="1000000"/>
                              <am3d:preTrans dx="0" dy="-18000000" dz="-1139793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687340" ay="397064" az="80267"/>
                              <am3d:postTrans dx="0" dy="0" dz="0"/>
                            </am3d:trans>
                            <am3d:raster rName="Office3DRenderer" rVer="16.0.8326">
                              <am3d:blip r:embed="rId16"/>
                            </am3d:raster>
                            <am3d:objViewport viewportSz="787407"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drawing>
                    <wp:anchor distT="0" distB="0" distL="114300" distR="114300" simplePos="0" relativeHeight="251694080" behindDoc="0" locked="0" layoutInCell="1" allowOverlap="1" wp14:anchorId="21C358D3" wp14:editId="07336001">
                      <wp:simplePos x="0" y="0"/>
                      <wp:positionH relativeFrom="column">
                        <wp:posOffset>148128</wp:posOffset>
                      </wp:positionH>
                      <wp:positionV relativeFrom="paragraph">
                        <wp:posOffset>125499</wp:posOffset>
                      </wp:positionV>
                      <wp:extent cx="496134" cy="659354"/>
                      <wp:effectExtent l="0" t="0" r="0" b="1270"/>
                      <wp:wrapNone/>
                      <wp:docPr id="53" name="Modelo 3D 53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53" name="Modelo 3D 53" descr="Materialbot">
                                <a:extLst>
                                  <a:ext uri="{FF2B5EF4-FFF2-40B4-BE49-F238E27FC236}">
                                    <a16:creationId xmlns:a16="http://schemas.microsoft.com/office/drawing/2014/main" id="{5529C266-9B61-CB4A-92CD-76411DC7FA7C}"/>
                                  </a:ext>
                                </a:extLst>
                              </pic:cNvPr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1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95935" cy="65913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Fallback>
              </mc:AlternateContent>
            </w:r>
          </w:p>
        </w:tc>
        <w:tc>
          <w:tcPr>
            <w:tcW w:w="1575" w:type="dxa"/>
          </w:tcPr>
          <w:p w14:paraId="105F8999" w14:textId="50F7ECB1" w:rsidR="007A32B3" w:rsidRDefault="005B2D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20704" behindDoc="0" locked="0" layoutInCell="1" allowOverlap="1" wp14:anchorId="7D24D3B9" wp14:editId="58F6CA06">
                  <wp:simplePos x="0" y="0"/>
                  <wp:positionH relativeFrom="column">
                    <wp:posOffset>49988</wp:posOffset>
                  </wp:positionH>
                  <wp:positionV relativeFrom="paragraph">
                    <wp:posOffset>129944</wp:posOffset>
                  </wp:positionV>
                  <wp:extent cx="783036" cy="586509"/>
                  <wp:effectExtent l="0" t="0" r="4445" b="0"/>
                  <wp:wrapNone/>
                  <wp:docPr id="63" name="Imagem 63" descr="Perigo (Todo Mundo Odeia o Chris) - Desciclopé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m 63" descr="Perigo (Todo Mundo Odeia o Chris) - Desciclopédia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036" cy="586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3C2E7D23" w14:textId="5195BF03" w:rsidR="007A32B3" w:rsidRDefault="007A32B3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</w:tr>
      <w:tr w:rsidR="007A32B3" w14:paraId="6F7DF413" w14:textId="77777777" w:rsidTr="009C11F7">
        <w:trPr>
          <w:trHeight w:val="1351"/>
        </w:trPr>
        <w:tc>
          <w:tcPr>
            <w:tcW w:w="1575" w:type="dxa"/>
            <w:vAlign w:val="center"/>
          </w:tcPr>
          <w:p w14:paraId="748427F9" w14:textId="3442F7F0" w:rsidR="007A32B3" w:rsidRDefault="007A32B3" w:rsidP="00A07D79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0CFE7059" w14:textId="59FE0F57" w:rsidR="007A32B3" w:rsidRDefault="005B2D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21728" behindDoc="0" locked="0" layoutInCell="1" allowOverlap="1" wp14:anchorId="5EC7C82C" wp14:editId="568963F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56842</wp:posOffset>
                  </wp:positionV>
                  <wp:extent cx="842400" cy="738000"/>
                  <wp:effectExtent l="0" t="0" r="0" b="0"/>
                  <wp:wrapNone/>
                  <wp:docPr id="66" name="Imagem 66" descr="Jardim Francês (Parque da Independência em São Paulo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m 66" descr="Jardim Francês (Parque da Independência em São Paulo ...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1828C799" w14:textId="38B7AA9E" w:rsidR="007A32B3" w:rsidRDefault="005B2D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19680" behindDoc="0" locked="0" layoutInCell="1" allowOverlap="1" wp14:anchorId="688C36AB" wp14:editId="31201974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53686</wp:posOffset>
                  </wp:positionV>
                  <wp:extent cx="842400" cy="738000"/>
                  <wp:effectExtent l="0" t="0" r="0" b="0"/>
                  <wp:wrapNone/>
                  <wp:docPr id="60" name="Imagem 60" descr="Os absurdos que vemos hoj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m 60" descr="Os absurdos que vemos hoje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A32B3" w14:paraId="66B4B39E" w14:textId="77777777" w:rsidTr="009C11F7">
        <w:trPr>
          <w:trHeight w:val="1351"/>
        </w:trPr>
        <w:tc>
          <w:tcPr>
            <w:tcW w:w="1575" w:type="dxa"/>
            <w:vAlign w:val="center"/>
          </w:tcPr>
          <w:p w14:paraId="59AC1E3E" w14:textId="4D449449" w:rsidR="007A32B3" w:rsidRDefault="007A32B3" w:rsidP="00A07D79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18656" behindDoc="0" locked="0" layoutInCell="1" allowOverlap="1" wp14:anchorId="44CCC3A9" wp14:editId="377D54CD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-5715</wp:posOffset>
                  </wp:positionV>
                  <wp:extent cx="842010" cy="737870"/>
                  <wp:effectExtent l="0" t="0" r="0" b="0"/>
                  <wp:wrapNone/>
                  <wp:docPr id="57" name="Imagem 57" descr="Parque Estadual da Serra do Brigadeiro | WikiAves - A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m 57" descr="Parque Estadual da Serra do Brigadeiro | WikiAves - A ...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010" cy="73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3B111634" w14:textId="15D350DA" w:rsidR="007A32B3" w:rsidRDefault="007A32B3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198D8F07" w14:textId="4FB3B826" w:rsidR="007A32B3" w:rsidRDefault="007A32B3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</w:tr>
    </w:tbl>
    <w:p w14:paraId="1586CA16" w14:textId="74341D60" w:rsidR="007A32B3" w:rsidRDefault="006878DE" w:rsidP="007A32B3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23776" behindDoc="0" locked="0" layoutInCell="1" allowOverlap="1" wp14:anchorId="40C6D214" wp14:editId="5E2B1842">
            <wp:simplePos x="0" y="0"/>
            <wp:positionH relativeFrom="column">
              <wp:posOffset>4682243</wp:posOffset>
            </wp:positionH>
            <wp:positionV relativeFrom="paragraph">
              <wp:posOffset>163021</wp:posOffset>
            </wp:positionV>
            <wp:extent cx="547081" cy="490192"/>
            <wp:effectExtent l="101600" t="38100" r="100965" b="615315"/>
            <wp:wrapNone/>
            <wp:docPr id="69" name="Imagem 69" descr="Os absurdos que vemos hoj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m 60" descr="Os absurdos que vemos hoje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081" cy="490192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8350404" wp14:editId="364E895F">
                <wp:simplePos x="0" y="0"/>
                <wp:positionH relativeFrom="column">
                  <wp:posOffset>4256405</wp:posOffset>
                </wp:positionH>
                <wp:positionV relativeFrom="paragraph">
                  <wp:posOffset>510540</wp:posOffset>
                </wp:positionV>
                <wp:extent cx="45085" cy="48260"/>
                <wp:effectExtent l="0" t="0" r="18415" b="15240"/>
                <wp:wrapNone/>
                <wp:docPr id="40" name="Oval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8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A1D29DD" id="Oval 40" o:spid="_x0000_s1026" style="position:absolute;margin-left:335.15pt;margin-top:40.2pt;width:3.55pt;height:3.8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 w:rsidRPr="007B2A65">
        <w:rPr>
          <w:rFonts w:ascii="Arial" w:hAnsi="Arial" w:cs="Arial"/>
          <w:noProof/>
        </w:rPr>
        <mc:AlternateContent>
          <mc:Choice Requires="am3d">
            <w:drawing>
              <wp:anchor distT="0" distB="0" distL="114300" distR="114300" simplePos="0" relativeHeight="251706368" behindDoc="0" locked="0" layoutInCell="1" allowOverlap="1" wp14:anchorId="2D03380D" wp14:editId="7DF8E2D7">
                <wp:simplePos x="0" y="0"/>
                <wp:positionH relativeFrom="column">
                  <wp:posOffset>3856355</wp:posOffset>
                </wp:positionH>
                <wp:positionV relativeFrom="paragraph">
                  <wp:posOffset>506730</wp:posOffset>
                </wp:positionV>
                <wp:extent cx="493395" cy="652145"/>
                <wp:effectExtent l="0" t="0" r="0" b="0"/>
                <wp:wrapNone/>
                <wp:docPr id="52" name="Modelo 3D 52" descr="Materialbot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29C266-9B61-CB4A-92CD-76411DC7FA7C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9">
                      <am3d:spPr>
                        <a:xfrm>
                          <a:off x="0" y="0"/>
                          <a:ext cx="493395" cy="652145"/>
                        </a:xfrm>
                        <a:prstGeom prst="rect">
                          <a:avLst/>
                        </a:prstGeom>
                      </am3d:spPr>
                      <am3d:camera>
                        <am3d:pos x="0" y="0" z="60396081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16704" d="1000000"/>
                        <am3d:preTrans dx="0" dy="-18000000" dz="-1139793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 ax="685089" ay="285352" az="57556"/>
                        <am3d:postTrans dx="0" dy="0" dz="0"/>
                      </am3d:trans>
                      <am3d:raster rName="Office3DRenderer" rVer="16.0.8326">
                        <am3d:blip r:embed="rId26"/>
                      </am3d:raster>
                      <am3d:objViewport viewportSz="787722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706368" behindDoc="0" locked="0" layoutInCell="1" allowOverlap="1" wp14:anchorId="2D03380D" wp14:editId="7DF8E2D7">
                <wp:simplePos x="0" y="0"/>
                <wp:positionH relativeFrom="column">
                  <wp:posOffset>3856355</wp:posOffset>
                </wp:positionH>
                <wp:positionV relativeFrom="paragraph">
                  <wp:posOffset>506730</wp:posOffset>
                </wp:positionV>
                <wp:extent cx="493395" cy="652145"/>
                <wp:effectExtent l="0" t="0" r="0" b="0"/>
                <wp:wrapNone/>
                <wp:docPr id="52" name="Modelo 3D 52" descr="Materialbot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29C266-9B61-CB4A-92CD-76411DC7FA7C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2" name="Modelo 3D 52" descr="Materialbot">
                          <a:extLst>
                            <a:ext uri="{FF2B5EF4-FFF2-40B4-BE49-F238E27FC236}">
                              <a16:creationId xmlns:a16="http://schemas.microsoft.com/office/drawing/2014/main" id="{5529C266-9B61-CB4A-92CD-76411DC7FA7C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2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3395" cy="6521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5D03B5C" wp14:editId="5023506F">
                <wp:simplePos x="0" y="0"/>
                <wp:positionH relativeFrom="column">
                  <wp:posOffset>4506595</wp:posOffset>
                </wp:positionH>
                <wp:positionV relativeFrom="paragraph">
                  <wp:posOffset>102235</wp:posOffset>
                </wp:positionV>
                <wp:extent cx="918210" cy="640080"/>
                <wp:effectExtent l="12700" t="0" r="21590" b="20320"/>
                <wp:wrapNone/>
                <wp:docPr id="70" name="Nuvem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8210" cy="640080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FAE7D" id="Nuvem 70" o:spid="_x0000_s1026" style="position:absolute;margin-left:354.85pt;margin-top:8.05pt;width:72.3pt;height:50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black [3213]" strokeweight="1pt">
                <v:stroke joinstyle="miter"/>
                <v:path arrowok="t" o:connecttype="custom" o:connectlocs="99749,387856;45911,376047;147254,517087;123703,522732;350238,579184;336039,553403;612714,514894;607039,543179;725407,340102;794507,445834;888411,227495;857634,267145;814571,80395;816187,99124;618049,58555;633820,34671;470604,69935;478234,49340;297568,76928;325199,96901;87719,233940;82894,212916" o:connectangles="0,0,0,0,0,0,0,0,0,0,0,0,0,0,0,0,0,0,0,0,0,0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196750E" wp14:editId="75D195C0">
                <wp:simplePos x="0" y="0"/>
                <wp:positionH relativeFrom="column">
                  <wp:posOffset>4413711</wp:posOffset>
                </wp:positionH>
                <wp:positionV relativeFrom="paragraph">
                  <wp:posOffset>461703</wp:posOffset>
                </wp:positionV>
                <wp:extent cx="45719" cy="48260"/>
                <wp:effectExtent l="0" t="0" r="18415" b="15240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8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71884A1" id="Oval 38" o:spid="_x0000_s1026" style="position:absolute;margin-left:347.55pt;margin-top:36.35pt;width:3.6pt;height:3.8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" filled="f" strokecolor="black [3213]" strokeweight="1pt">
                <v:stroke joinstyle="miter"/>
              </v:oval>
            </w:pict>
          </mc:Fallback>
        </mc:AlternateContent>
      </w:r>
      <w:r w:rsidR="007A32B3">
        <w:rPr>
          <w:rFonts w:ascii="Arial" w:hAnsi="Arial" w:cs="Arial"/>
        </w:rPr>
        <w:br/>
      </w:r>
      <w:r w:rsidR="007A32B3">
        <w:rPr>
          <w:rFonts w:ascii="Arial" w:hAnsi="Arial" w:cs="Arial"/>
        </w:rPr>
        <w:br/>
      </w:r>
    </w:p>
    <w:tbl>
      <w:tblPr>
        <w:tblStyle w:val="TabelacomGrelha"/>
        <w:tblpPr w:leftFromText="141" w:rightFromText="141" w:vertAnchor="text" w:horzAnchor="page" w:tblpX="5800" w:tblpY="680"/>
        <w:tblW w:w="0" w:type="auto"/>
        <w:tblLook w:val="04A0" w:firstRow="1" w:lastRow="0" w:firstColumn="1" w:lastColumn="0" w:noHBand="0" w:noVBand="1"/>
      </w:tblPr>
      <w:tblGrid>
        <w:gridCol w:w="5196"/>
      </w:tblGrid>
      <w:tr w:rsidR="007A32B3" w14:paraId="4CAC7F61" w14:textId="77777777" w:rsidTr="007A32B3">
        <w:trPr>
          <w:trHeight w:val="1049"/>
        </w:trPr>
        <w:tc>
          <w:tcPr>
            <w:tcW w:w="5196" w:type="dxa"/>
          </w:tcPr>
          <w:p w14:paraId="375ED8B6" w14:textId="6491EA2E" w:rsidR="007A32B3" w:rsidRDefault="007A32B3" w:rsidP="007A32B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2D6BD8E1" wp14:editId="046AE861">
                      <wp:simplePos x="0" y="0"/>
                      <wp:positionH relativeFrom="column">
                        <wp:posOffset>71120</wp:posOffset>
                      </wp:positionH>
                      <wp:positionV relativeFrom="paragraph">
                        <wp:posOffset>201295</wp:posOffset>
                      </wp:positionV>
                      <wp:extent cx="268447" cy="251659"/>
                      <wp:effectExtent l="0" t="0" r="11430" b="15240"/>
                      <wp:wrapNone/>
                      <wp:docPr id="41" name="Moldura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447" cy="251659"/>
                              </a:xfrm>
                              <a:prstGeom prst="frame">
                                <a:avLst>
                                  <a:gd name="adj1" fmla="val 1973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315116" id="Moldura 41" o:spid="_x0000_s1026" style="position:absolute;margin-left:5.6pt;margin-top:15.85pt;width:21.15pt;height:19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8447,25165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" path="m,l268447,r,251659l,251659,,xm4965,4965r,241729l263482,246694r,-241729l4965,4965xe" fillcolor="#4472c4 [3204]" strokecolor="#1f3763 [1604]" strokeweight="1pt">
                      <v:stroke joinstyle="miter"/>
                      <v:path arrowok="t" o:connecttype="custom" o:connectlocs="0,0;268447,0;268447,251659;0,251659;0,0;4965,4965;4965,246694;263482,246694;263482,4965;4965,4965" o:connectangles="0,0,0,0,0,0,0,0,0,0"/>
                    </v:shape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533CD582" wp14:editId="14618E02">
                      <wp:simplePos x="0" y="0"/>
                      <wp:positionH relativeFrom="column">
                        <wp:posOffset>1473200</wp:posOffset>
                      </wp:positionH>
                      <wp:positionV relativeFrom="paragraph">
                        <wp:posOffset>134620</wp:posOffset>
                      </wp:positionV>
                      <wp:extent cx="435610" cy="389890"/>
                      <wp:effectExtent l="0" t="12700" r="21590" b="29210"/>
                      <wp:wrapNone/>
                      <wp:docPr id="43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DC0D87" id="Seta para a Direita 14" o:spid="_x0000_s1026" type="#_x0000_t13" style="position:absolute;margin-left:116pt;margin-top:10.6pt;width:34.3pt;height:30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267B0B9" wp14:editId="7D91A21D">
                      <wp:simplePos x="0" y="0"/>
                      <wp:positionH relativeFrom="column">
                        <wp:posOffset>569595</wp:posOffset>
                      </wp:positionH>
                      <wp:positionV relativeFrom="paragraph">
                        <wp:posOffset>131445</wp:posOffset>
                      </wp:positionV>
                      <wp:extent cx="435610" cy="389890"/>
                      <wp:effectExtent l="0" t="12700" r="21590" b="29210"/>
                      <wp:wrapNone/>
                      <wp:docPr id="44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2EB715" id="Seta para a Direita 14" o:spid="_x0000_s1026" type="#_x0000_t13" style="position:absolute;margin-left:44.85pt;margin-top:10.35pt;width:34.3pt;height:30.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33470372" wp14:editId="57052600">
                      <wp:simplePos x="0" y="0"/>
                      <wp:positionH relativeFrom="column">
                        <wp:posOffset>2373898</wp:posOffset>
                      </wp:positionH>
                      <wp:positionV relativeFrom="paragraph">
                        <wp:posOffset>131445</wp:posOffset>
                      </wp:positionV>
                      <wp:extent cx="435610" cy="389890"/>
                      <wp:effectExtent l="10160" t="2540" r="31750" b="31750"/>
                      <wp:wrapNone/>
                      <wp:docPr id="45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234D93" id="Seta para a Direita 14" o:spid="_x0000_s1026" type="#_x0000_t13" style="position:absolute;margin-left:186.9pt;margin-top:10.35pt;width:34.3pt;height:30.7pt;rotation:9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" adj="11934" filled="f" strokecolor="#747070 [1614]" strokeweight="1pt"/>
                  </w:pict>
                </mc:Fallback>
              </mc:AlternateContent>
            </w:r>
          </w:p>
        </w:tc>
      </w:tr>
      <w:tr w:rsidR="007A32B3" w14:paraId="541B1119" w14:textId="77777777" w:rsidTr="007A32B3">
        <w:trPr>
          <w:trHeight w:val="1049"/>
        </w:trPr>
        <w:tc>
          <w:tcPr>
            <w:tcW w:w="5196" w:type="dxa"/>
          </w:tcPr>
          <w:p w14:paraId="109F8E19" w14:textId="77777777" w:rsidR="007A32B3" w:rsidRDefault="007A32B3" w:rsidP="007A32B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52F2E296" wp14:editId="7B8FA464">
                      <wp:simplePos x="0" y="0"/>
                      <wp:positionH relativeFrom="column">
                        <wp:posOffset>77540</wp:posOffset>
                      </wp:positionH>
                      <wp:positionV relativeFrom="paragraph">
                        <wp:posOffset>214094</wp:posOffset>
                      </wp:positionV>
                      <wp:extent cx="268447" cy="251659"/>
                      <wp:effectExtent l="0" t="0" r="11430" b="15240"/>
                      <wp:wrapNone/>
                      <wp:docPr id="46" name="Moldura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447" cy="251659"/>
                              </a:xfrm>
                              <a:prstGeom prst="frame">
                                <a:avLst>
                                  <a:gd name="adj1" fmla="val 1973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239B4A" id="Moldura 46" o:spid="_x0000_s1026" style="position:absolute;margin-left:6.1pt;margin-top:16.85pt;width:21.15pt;height:19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8447,25165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" path="m,l268447,r,251659l,251659,,xm4965,4965r,241729l263482,246694r,-241729l4965,4965xe" fillcolor="#4472c4 [3204]" strokecolor="#1f3763 [1604]" strokeweight="1pt">
                      <v:stroke joinstyle="miter"/>
                      <v:path arrowok="t" o:connecttype="custom" o:connectlocs="0,0;268447,0;268447,251659;0,251659;0,0;4965,4965;4965,246694;263482,246694;263482,4965;4965,4965" o:connectangles="0,0,0,0,0,0,0,0,0,0"/>
                    </v:shape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47364A8E" wp14:editId="50A27ABA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130175</wp:posOffset>
                      </wp:positionV>
                      <wp:extent cx="435610" cy="389890"/>
                      <wp:effectExtent l="0" t="12700" r="21590" b="29210"/>
                      <wp:wrapNone/>
                      <wp:docPr id="49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58FDF9" id="Seta para a Direita 14" o:spid="_x0000_s1026" type="#_x0000_t13" style="position:absolute;margin-left:186.45pt;margin-top:10.25pt;width:34.3pt;height:30.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3DF2C404" wp14:editId="044B08B7">
                      <wp:simplePos x="0" y="0"/>
                      <wp:positionH relativeFrom="column">
                        <wp:posOffset>1467485</wp:posOffset>
                      </wp:positionH>
                      <wp:positionV relativeFrom="paragraph">
                        <wp:posOffset>133350</wp:posOffset>
                      </wp:positionV>
                      <wp:extent cx="435610" cy="389890"/>
                      <wp:effectExtent l="0" t="12700" r="21590" b="29210"/>
                      <wp:wrapNone/>
                      <wp:docPr id="50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996DFC" id="Seta para a Direita 14" o:spid="_x0000_s1026" type="#_x0000_t13" style="position:absolute;margin-left:115.55pt;margin-top:10.5pt;width:34.3pt;height:30.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09680DE5" wp14:editId="4D9A1179">
                      <wp:simplePos x="0" y="0"/>
                      <wp:positionH relativeFrom="column">
                        <wp:posOffset>564101</wp:posOffset>
                      </wp:positionH>
                      <wp:positionV relativeFrom="paragraph">
                        <wp:posOffset>130205</wp:posOffset>
                      </wp:positionV>
                      <wp:extent cx="435610" cy="389890"/>
                      <wp:effectExtent l="10160" t="2540" r="31750" b="31750"/>
                      <wp:wrapNone/>
                      <wp:docPr id="51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FC05D1" id="Seta para a Direita 14" o:spid="_x0000_s1026" type="#_x0000_t13" style="position:absolute;margin-left:44.4pt;margin-top:10.25pt;width:34.3pt;height:30.7pt;rotation:90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" adj="11934" filled="f" strokecolor="#747070 [1614]" strokeweight="1pt"/>
                  </w:pict>
                </mc:Fallback>
              </mc:AlternateContent>
            </w:r>
          </w:p>
        </w:tc>
      </w:tr>
    </w:tbl>
    <w:p w14:paraId="391E5E59" w14:textId="4D095C4E" w:rsidR="001D2BF0" w:rsidRDefault="009E454E" w:rsidP="001D2BF0">
      <w:pPr>
        <w:tabs>
          <w:tab w:val="left" w:pos="921"/>
        </w:tabs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</w:p>
    <w:p w14:paraId="1583FF76" w14:textId="6F945CED" w:rsidR="009C11F7" w:rsidRDefault="009C11F7" w:rsidP="001D2BF0">
      <w:pPr>
        <w:spacing w:line="360" w:lineRule="auto"/>
        <w:jc w:val="both"/>
        <w:rPr>
          <w:rFonts w:ascii="Arial" w:hAnsi="Arial" w:cs="Arial"/>
        </w:rPr>
      </w:pPr>
    </w:p>
    <w:p w14:paraId="1095D2A5" w14:textId="753D3A18" w:rsidR="009C11F7" w:rsidRDefault="009C11F7" w:rsidP="001D2BF0">
      <w:pPr>
        <w:spacing w:line="360" w:lineRule="auto"/>
        <w:jc w:val="both"/>
        <w:rPr>
          <w:rFonts w:ascii="Arial" w:hAnsi="Arial" w:cs="Arial"/>
        </w:rPr>
      </w:pPr>
    </w:p>
    <w:p w14:paraId="15381D16" w14:textId="7CB3B634" w:rsidR="009C11F7" w:rsidRDefault="009C11F7" w:rsidP="009C11F7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p w14:paraId="24C0956F" w14:textId="613A1B40" w:rsidR="009C11F7" w:rsidRDefault="009C11F7" w:rsidP="009C11F7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tbl>
      <w:tblPr>
        <w:tblStyle w:val="TabelacomGrelha"/>
        <w:tblpPr w:leftFromText="141" w:rightFromText="141" w:vertAnchor="text" w:horzAnchor="page" w:tblpX="424" w:tblpY="-48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1575"/>
        <w:gridCol w:w="1575"/>
        <w:gridCol w:w="1575"/>
        <w:gridCol w:w="1575"/>
      </w:tblGrid>
      <w:tr w:rsidR="009C11F7" w14:paraId="1E1D8B81" w14:textId="6E0F98E4" w:rsidTr="009C11F7">
        <w:trPr>
          <w:trHeight w:val="1351"/>
        </w:trPr>
        <w:tc>
          <w:tcPr>
            <w:tcW w:w="1575" w:type="dxa"/>
          </w:tcPr>
          <w:p w14:paraId="0B317EE5" w14:textId="77777777" w:rsidR="009C11F7" w:rsidRDefault="009C11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 w:rsidRPr="007B2A65">
              <w:rPr>
                <w:rFonts w:ascii="Arial" w:hAnsi="Arial" w:cs="Arial"/>
                <w:noProof/>
              </w:rPr>
              <mc:AlternateContent>
                <mc:Choice Requires="am3d">
                  <w:drawing>
                    <wp:anchor distT="0" distB="0" distL="114300" distR="114300" simplePos="0" relativeHeight="251747328" behindDoc="0" locked="0" layoutInCell="1" allowOverlap="1" wp14:anchorId="77A32FFE" wp14:editId="2A9D2341">
                      <wp:simplePos x="0" y="0"/>
                      <wp:positionH relativeFrom="column">
                        <wp:posOffset>148128</wp:posOffset>
                      </wp:positionH>
                      <wp:positionV relativeFrom="paragraph">
                        <wp:posOffset>125499</wp:posOffset>
                      </wp:positionV>
                      <wp:extent cx="496134" cy="659354"/>
                      <wp:effectExtent l="0" t="0" r="0" b="1270"/>
                      <wp:wrapNone/>
                      <wp:docPr id="82" name="Modelo 3D 82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9">
                            <am3d:spPr>
                              <a:xfrm>
                                <a:off x="0" y="0"/>
                                <a:ext cx="496134" cy="659354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0" y="0" z="60396081"/>
                              <am3d:up dx="0" dy="36000000" dz="0"/>
                              <am3d:lookAt x="0" y="0" z="0"/>
                              <am3d:perspective fov="2700000"/>
                            </am3d:camera>
                            <am3d:trans>
                              <am3d:meterPerModelUnit n="16704" d="1000000"/>
                              <am3d:preTrans dx="0" dy="-18000000" dz="-1139793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687340" ay="397064" az="80267"/>
                              <am3d:postTrans dx="0" dy="0" dz="0"/>
                            </am3d:trans>
                            <am3d:raster rName="Office3DRenderer" rVer="16.0.8326">
                              <am3d:blip r:embed="rId27"/>
                            </am3d:raster>
                            <am3d:objViewport viewportSz="787407"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drawing>
                    <wp:anchor distT="0" distB="0" distL="114300" distR="114300" simplePos="0" relativeHeight="251747328" behindDoc="0" locked="0" layoutInCell="1" allowOverlap="1" wp14:anchorId="77A32FFE" wp14:editId="2A9D2341">
                      <wp:simplePos x="0" y="0"/>
                      <wp:positionH relativeFrom="column">
                        <wp:posOffset>148128</wp:posOffset>
                      </wp:positionH>
                      <wp:positionV relativeFrom="paragraph">
                        <wp:posOffset>125499</wp:posOffset>
                      </wp:positionV>
                      <wp:extent cx="496134" cy="659354"/>
                      <wp:effectExtent l="0" t="0" r="0" b="1270"/>
                      <wp:wrapNone/>
                      <wp:docPr id="82" name="Modelo 3D 82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2" name="Modelo 3D 82" descr="Materialbot">
                                <a:extLst>
                                  <a:ext uri="{FF2B5EF4-FFF2-40B4-BE49-F238E27FC236}">
                                    <a16:creationId xmlns:a16="http://schemas.microsoft.com/office/drawing/2014/main" id="{5529C266-9B61-CB4A-92CD-76411DC7FA7C}"/>
                                  </a:ext>
                                </a:extLst>
                              </pic:cNvPr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2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95935" cy="65913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Fallback>
              </mc:AlternateContent>
            </w:r>
          </w:p>
        </w:tc>
        <w:tc>
          <w:tcPr>
            <w:tcW w:w="1575" w:type="dxa"/>
          </w:tcPr>
          <w:p w14:paraId="04DDDA2E" w14:textId="6DB2B75B" w:rsidR="009C11F7" w:rsidRDefault="009C11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50400" behindDoc="0" locked="0" layoutInCell="1" allowOverlap="1" wp14:anchorId="06FF1DC3" wp14:editId="695E3559">
                  <wp:simplePos x="0" y="0"/>
                  <wp:positionH relativeFrom="column">
                    <wp:posOffset>49988</wp:posOffset>
                  </wp:positionH>
                  <wp:positionV relativeFrom="paragraph">
                    <wp:posOffset>129944</wp:posOffset>
                  </wp:positionV>
                  <wp:extent cx="783036" cy="586509"/>
                  <wp:effectExtent l="0" t="0" r="4445" b="0"/>
                  <wp:wrapNone/>
                  <wp:docPr id="83" name="Imagem 83" descr="Perigo (Todo Mundo Odeia o Chris) - Desciclopé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m 63" descr="Perigo (Todo Mundo Odeia o Chris) - Desciclopédia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036" cy="586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4E07D906" w14:textId="05C8D38B" w:rsidR="009C11F7" w:rsidRDefault="009C11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6769655A" w14:textId="264E2C23" w:rsidR="009C11F7" w:rsidRDefault="009C11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</w:tr>
      <w:tr w:rsidR="009C11F7" w14:paraId="6ECAE2A8" w14:textId="5162231B" w:rsidTr="009C11F7">
        <w:trPr>
          <w:trHeight w:val="1351"/>
        </w:trPr>
        <w:tc>
          <w:tcPr>
            <w:tcW w:w="1575" w:type="dxa"/>
            <w:vAlign w:val="center"/>
          </w:tcPr>
          <w:p w14:paraId="6E7DA2E9" w14:textId="41F2E9B3" w:rsidR="009C11F7" w:rsidRDefault="009C11F7" w:rsidP="00A07D79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64DFB6AF" w14:textId="7B89884A" w:rsidR="009C11F7" w:rsidRDefault="00B87B79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77024" behindDoc="0" locked="0" layoutInCell="1" allowOverlap="1" wp14:anchorId="663E7A84" wp14:editId="5E319523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74951</wp:posOffset>
                  </wp:positionV>
                  <wp:extent cx="842400" cy="738000"/>
                  <wp:effectExtent l="0" t="0" r="0" b="0"/>
                  <wp:wrapNone/>
                  <wp:docPr id="100" name="Imagem 100" descr="Austrália: conheça Melbourne, a cidade de melhor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m 100" descr="Austrália: conheça Melbourne, a cidade de melhor ...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75704318" w14:textId="7C310B00" w:rsidR="009C11F7" w:rsidRDefault="009C11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62688" behindDoc="0" locked="0" layoutInCell="1" allowOverlap="1" wp14:anchorId="0E3950D8" wp14:editId="2F333895">
                  <wp:simplePos x="0" y="0"/>
                  <wp:positionH relativeFrom="column">
                    <wp:posOffset>39786</wp:posOffset>
                  </wp:positionH>
                  <wp:positionV relativeFrom="paragraph">
                    <wp:posOffset>167036</wp:posOffset>
                  </wp:positionV>
                  <wp:extent cx="783036" cy="586509"/>
                  <wp:effectExtent l="0" t="0" r="4445" b="0"/>
                  <wp:wrapNone/>
                  <wp:docPr id="89" name="Imagem 89" descr="Perigo (Todo Mundo Odeia o Chris) - Desciclopé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m 63" descr="Perigo (Todo Mundo Odeia o Chris) - Desciclopédia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036" cy="586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3CE9B4DA" w14:textId="732CA921" w:rsidR="009C11F7" w:rsidRDefault="009C11F7" w:rsidP="00A07D79">
            <w:pPr>
              <w:spacing w:line="360" w:lineRule="auto"/>
              <w:jc w:val="both"/>
              <w:rPr>
                <w:rFonts w:ascii="Arial" w:hAnsi="Arial" w:cs="Arial"/>
                <w:noProof/>
              </w:rPr>
            </w:pPr>
          </w:p>
        </w:tc>
      </w:tr>
      <w:tr w:rsidR="009C11F7" w14:paraId="2DB7243A" w14:textId="6CCBD434" w:rsidTr="009C11F7">
        <w:trPr>
          <w:trHeight w:val="1351"/>
        </w:trPr>
        <w:tc>
          <w:tcPr>
            <w:tcW w:w="1575" w:type="dxa"/>
            <w:vAlign w:val="center"/>
          </w:tcPr>
          <w:p w14:paraId="78663972" w14:textId="69162CA2" w:rsidR="009C11F7" w:rsidRDefault="000A14CE" w:rsidP="00A07D79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78048" behindDoc="0" locked="0" layoutInCell="1" allowOverlap="1" wp14:anchorId="12BB411C" wp14:editId="5B0E6FF0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-10795</wp:posOffset>
                  </wp:positionV>
                  <wp:extent cx="842400" cy="738000"/>
                  <wp:effectExtent l="0" t="0" r="0" b="0"/>
                  <wp:wrapNone/>
                  <wp:docPr id="103" name="Imagem 103" descr="Banco de imagens : panorama, natureza, montanha, campo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m 103" descr="Banco de imagens : panorama, natureza, montanha, campo ...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04B6B258" w14:textId="773CED36" w:rsidR="009C11F7" w:rsidRDefault="009C11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6FE48B0B" w14:textId="3E2C1B19" w:rsidR="009C11F7" w:rsidRDefault="00B87B79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73952" behindDoc="0" locked="0" layoutInCell="1" allowOverlap="1" wp14:anchorId="1420FCC2" wp14:editId="53E932C9">
                  <wp:simplePos x="0" y="0"/>
                  <wp:positionH relativeFrom="column">
                    <wp:posOffset>-18405</wp:posOffset>
                  </wp:positionH>
                  <wp:positionV relativeFrom="paragraph">
                    <wp:posOffset>57278</wp:posOffset>
                  </wp:positionV>
                  <wp:extent cx="842400" cy="738000"/>
                  <wp:effectExtent l="0" t="0" r="0" b="0"/>
                  <wp:wrapNone/>
                  <wp:docPr id="98" name="Imagem 98" descr="Foto profissional gratuita de água, areia da praia, atra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m 98" descr="Foto profissional gratuita de água, areia da praia, atraente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3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6298B3E4" w14:textId="0F238BB9" w:rsidR="009C11F7" w:rsidRDefault="009C11F7" w:rsidP="00A07D7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</w:tr>
    </w:tbl>
    <w:p w14:paraId="65F58907" w14:textId="51364325" w:rsidR="009C11F7" w:rsidRDefault="00B87B79" w:rsidP="009C11F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76000" behindDoc="0" locked="0" layoutInCell="1" allowOverlap="1" wp14:anchorId="4868D1D5" wp14:editId="28B1DBDC">
            <wp:simplePos x="0" y="0"/>
            <wp:positionH relativeFrom="column">
              <wp:posOffset>4714625</wp:posOffset>
            </wp:positionH>
            <wp:positionV relativeFrom="paragraph">
              <wp:posOffset>177165</wp:posOffset>
            </wp:positionV>
            <wp:extent cx="515912" cy="468460"/>
            <wp:effectExtent l="101600" t="38100" r="106680" b="611505"/>
            <wp:wrapNone/>
            <wp:docPr id="99" name="Imagem 99" descr="Foto profissional gratuita de água, areia da praia, atra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m 98" descr="Foto profissional gratuita de água, areia da praia, atraente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12" cy="46846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11F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3C18DBE" wp14:editId="4A4C5A51">
                <wp:simplePos x="0" y="0"/>
                <wp:positionH relativeFrom="column">
                  <wp:posOffset>4256405</wp:posOffset>
                </wp:positionH>
                <wp:positionV relativeFrom="paragraph">
                  <wp:posOffset>510540</wp:posOffset>
                </wp:positionV>
                <wp:extent cx="45085" cy="48260"/>
                <wp:effectExtent l="0" t="0" r="18415" b="15240"/>
                <wp:wrapNone/>
                <wp:docPr id="71" name="Oval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8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5C963383" id="Oval 71" o:spid="_x0000_s1026" style="position:absolute;margin-left:335.15pt;margin-top:40.2pt;width:3.55pt;height:3.8pt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 w:rsidR="009C11F7" w:rsidRPr="007B2A65">
        <w:rPr>
          <w:rFonts w:ascii="Arial" w:hAnsi="Arial" w:cs="Arial"/>
          <w:noProof/>
        </w:rPr>
        <mc:AlternateContent>
          <mc:Choice Requires="am3d">
            <w:drawing>
              <wp:anchor distT="0" distB="0" distL="114300" distR="114300" simplePos="0" relativeHeight="251728896" behindDoc="0" locked="0" layoutInCell="1" allowOverlap="1" wp14:anchorId="349BC3E9" wp14:editId="6E31B5A2">
                <wp:simplePos x="0" y="0"/>
                <wp:positionH relativeFrom="column">
                  <wp:posOffset>3856355</wp:posOffset>
                </wp:positionH>
                <wp:positionV relativeFrom="paragraph">
                  <wp:posOffset>506730</wp:posOffset>
                </wp:positionV>
                <wp:extent cx="493395" cy="652145"/>
                <wp:effectExtent l="0" t="0" r="0" b="0"/>
                <wp:wrapNone/>
                <wp:docPr id="88" name="Modelo 3D 88" descr="Materialbot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29C266-9B61-CB4A-92CD-76411DC7FA7C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9">
                      <am3d:spPr>
                        <a:xfrm>
                          <a:off x="0" y="0"/>
                          <a:ext cx="493395" cy="652145"/>
                        </a:xfrm>
                        <a:prstGeom prst="rect">
                          <a:avLst/>
                        </a:prstGeom>
                      </am3d:spPr>
                      <am3d:camera>
                        <am3d:pos x="0" y="0" z="60396081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16704" d="1000000"/>
                        <am3d:preTrans dx="0" dy="-18000000" dz="-1139793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 ax="685089" ay="285352" az="57556"/>
                        <am3d:postTrans dx="0" dy="0" dz="0"/>
                      </am3d:trans>
                      <am3d:raster rName="Office3DRenderer" rVer="16.0.8326">
                        <am3d:blip r:embed="rId35"/>
                      </am3d:raster>
                      <am3d:objViewport viewportSz="787722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728896" behindDoc="0" locked="0" layoutInCell="1" allowOverlap="1" wp14:anchorId="349BC3E9" wp14:editId="6E31B5A2">
                <wp:simplePos x="0" y="0"/>
                <wp:positionH relativeFrom="column">
                  <wp:posOffset>3856355</wp:posOffset>
                </wp:positionH>
                <wp:positionV relativeFrom="paragraph">
                  <wp:posOffset>506730</wp:posOffset>
                </wp:positionV>
                <wp:extent cx="493395" cy="652145"/>
                <wp:effectExtent l="0" t="0" r="0" b="0"/>
                <wp:wrapNone/>
                <wp:docPr id="88" name="Modelo 3D 88" descr="Materialbot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29C266-9B61-CB4A-92CD-76411DC7FA7C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8" name="Modelo 3D 88" descr="Materialbot">
                          <a:extLst>
                            <a:ext uri="{FF2B5EF4-FFF2-40B4-BE49-F238E27FC236}">
                              <a16:creationId xmlns:a16="http://schemas.microsoft.com/office/drawing/2014/main" id="{5529C266-9B61-CB4A-92CD-76411DC7FA7C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3395" cy="6521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  <w:r w:rsidR="009C11F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953DE11" wp14:editId="0411EA63">
                <wp:simplePos x="0" y="0"/>
                <wp:positionH relativeFrom="column">
                  <wp:posOffset>4506595</wp:posOffset>
                </wp:positionH>
                <wp:positionV relativeFrom="paragraph">
                  <wp:posOffset>102235</wp:posOffset>
                </wp:positionV>
                <wp:extent cx="918210" cy="640080"/>
                <wp:effectExtent l="12700" t="0" r="21590" b="20320"/>
                <wp:wrapNone/>
                <wp:docPr id="72" name="Nuvem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8210" cy="640080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86B130" id="Nuvem 72" o:spid="_x0000_s1026" style="position:absolute;margin-left:354.85pt;margin-top:8.05pt;width:72.3pt;height:50.4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black [3213]" strokeweight="1pt">
                <v:stroke joinstyle="miter"/>
                <v:path arrowok="t" o:connecttype="custom" o:connectlocs="99749,387856;45911,376047;147254,517087;123703,522732;350238,579184;336039,553403;612714,514894;607039,543179;725407,340102;794507,445834;888411,227495;857634,267145;814571,80395;816187,99124;618049,58555;633820,34671;470604,69935;478234,49340;297568,76928;325199,96901;87719,233940;82894,212916" o:connectangles="0,0,0,0,0,0,0,0,0,0,0,0,0,0,0,0,0,0,0,0,0,0"/>
              </v:shape>
            </w:pict>
          </mc:Fallback>
        </mc:AlternateContent>
      </w:r>
      <w:r w:rsidR="009C11F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B6E65C2" wp14:editId="3E59860C">
                <wp:simplePos x="0" y="0"/>
                <wp:positionH relativeFrom="column">
                  <wp:posOffset>4413711</wp:posOffset>
                </wp:positionH>
                <wp:positionV relativeFrom="paragraph">
                  <wp:posOffset>461703</wp:posOffset>
                </wp:positionV>
                <wp:extent cx="45719" cy="48260"/>
                <wp:effectExtent l="0" t="0" r="18415" b="15240"/>
                <wp:wrapNone/>
                <wp:docPr id="73" name="Oval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8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7C1DAF40" id="Oval 73" o:spid="_x0000_s1026" style="position:absolute;margin-left:347.55pt;margin-top:36.35pt;width:3.6pt;height:3.8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" filled="f" strokecolor="black [3213]" strokeweight="1pt">
                <v:stroke joinstyle="miter"/>
              </v:oval>
            </w:pict>
          </mc:Fallback>
        </mc:AlternateContent>
      </w:r>
      <w:r w:rsidR="009C11F7">
        <w:rPr>
          <w:rFonts w:ascii="Arial" w:hAnsi="Arial" w:cs="Arial"/>
        </w:rPr>
        <w:br/>
      </w:r>
      <w:r w:rsidR="009C11F7">
        <w:rPr>
          <w:rFonts w:ascii="Arial" w:hAnsi="Arial" w:cs="Arial"/>
        </w:rPr>
        <w:br/>
      </w:r>
    </w:p>
    <w:tbl>
      <w:tblPr>
        <w:tblStyle w:val="TabelacomGrelha"/>
        <w:tblpPr w:leftFromText="141" w:rightFromText="141" w:vertAnchor="text" w:horzAnchor="page" w:tblpX="7049" w:tblpY="850"/>
        <w:tblW w:w="0" w:type="auto"/>
        <w:tblLook w:val="04A0" w:firstRow="1" w:lastRow="0" w:firstColumn="1" w:lastColumn="0" w:noHBand="0" w:noVBand="1"/>
      </w:tblPr>
      <w:tblGrid>
        <w:gridCol w:w="4531"/>
      </w:tblGrid>
      <w:tr w:rsidR="009C11F7" w14:paraId="1261EA96" w14:textId="77777777" w:rsidTr="009C11F7">
        <w:trPr>
          <w:trHeight w:val="943"/>
        </w:trPr>
        <w:tc>
          <w:tcPr>
            <w:tcW w:w="4531" w:type="dxa"/>
          </w:tcPr>
          <w:p w14:paraId="2A0163E4" w14:textId="5B81A386" w:rsidR="009C11F7" w:rsidRDefault="00403A27" w:rsidP="009C11F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503E4AF4" wp14:editId="0B78490A">
                      <wp:simplePos x="0" y="0"/>
                      <wp:positionH relativeFrom="column">
                        <wp:posOffset>1628140</wp:posOffset>
                      </wp:positionH>
                      <wp:positionV relativeFrom="paragraph">
                        <wp:posOffset>119380</wp:posOffset>
                      </wp:positionV>
                      <wp:extent cx="435610" cy="389890"/>
                      <wp:effectExtent l="10160" t="2540" r="31750" b="31750"/>
                      <wp:wrapNone/>
                      <wp:docPr id="90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B6E950" id="Seta para a Direita 14" o:spid="_x0000_s1026" type="#_x0000_t13" style="position:absolute;margin-left:128.2pt;margin-top:9.4pt;width:34.3pt;height:30.7pt;rotation:90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048FA56A" wp14:editId="2096AD79">
                      <wp:simplePos x="0" y="0"/>
                      <wp:positionH relativeFrom="column">
                        <wp:posOffset>2206625</wp:posOffset>
                      </wp:positionH>
                      <wp:positionV relativeFrom="paragraph">
                        <wp:posOffset>131445</wp:posOffset>
                      </wp:positionV>
                      <wp:extent cx="435610" cy="389890"/>
                      <wp:effectExtent l="0" t="12700" r="21590" b="29210"/>
                      <wp:wrapNone/>
                      <wp:docPr id="91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8E4466" id="Seta para a Direita 14" o:spid="_x0000_s1026" type="#_x0000_t13" style="position:absolute;margin-left:173.75pt;margin-top:10.35pt;width:34.3pt;height:30.7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5509FB1C" wp14:editId="4F89AE35">
                      <wp:simplePos x="0" y="0"/>
                      <wp:positionH relativeFrom="column">
                        <wp:posOffset>1057910</wp:posOffset>
                      </wp:positionH>
                      <wp:positionV relativeFrom="paragraph">
                        <wp:posOffset>134620</wp:posOffset>
                      </wp:positionV>
                      <wp:extent cx="435610" cy="389890"/>
                      <wp:effectExtent l="0" t="12700" r="21590" b="29210"/>
                      <wp:wrapNone/>
                      <wp:docPr id="75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94EF19" id="Seta para a Direita 14" o:spid="_x0000_s1026" type="#_x0000_t13" style="position:absolute;margin-left:83.3pt;margin-top:10.6pt;width:34.3pt;height:30.7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5F45BE1B" wp14:editId="6FED0A62">
                      <wp:simplePos x="0" y="0"/>
                      <wp:positionH relativeFrom="column">
                        <wp:posOffset>479935</wp:posOffset>
                      </wp:positionH>
                      <wp:positionV relativeFrom="paragraph">
                        <wp:posOffset>132715</wp:posOffset>
                      </wp:positionV>
                      <wp:extent cx="435610" cy="389890"/>
                      <wp:effectExtent l="10160" t="2540" r="31750" b="31750"/>
                      <wp:wrapNone/>
                      <wp:docPr id="76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274253" id="Seta para a Direita 14" o:spid="_x0000_s1026" type="#_x0000_t13" style="position:absolute;margin-left:37.8pt;margin-top:10.45pt;width:34.3pt;height:30.7pt;rotation:9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" adj="11934" filled="f" strokecolor="#747070 [1614]" strokeweight="1pt"/>
                  </w:pict>
                </mc:Fallback>
              </mc:AlternateContent>
            </w:r>
            <w:r w:rsidR="009C11F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40AE4FB6" wp14:editId="73B4375A">
                      <wp:simplePos x="0" y="0"/>
                      <wp:positionH relativeFrom="column">
                        <wp:posOffset>71120</wp:posOffset>
                      </wp:positionH>
                      <wp:positionV relativeFrom="paragraph">
                        <wp:posOffset>201295</wp:posOffset>
                      </wp:positionV>
                      <wp:extent cx="268447" cy="251659"/>
                      <wp:effectExtent l="0" t="0" r="11430" b="15240"/>
                      <wp:wrapNone/>
                      <wp:docPr id="74" name="Moldura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447" cy="251659"/>
                              </a:xfrm>
                              <a:prstGeom prst="frame">
                                <a:avLst>
                                  <a:gd name="adj1" fmla="val 1973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598F36" id="Moldura 74" o:spid="_x0000_s1026" style="position:absolute;margin-left:5.6pt;margin-top:15.85pt;width:21.15pt;height:19.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8447,25165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" path="m,l268447,r,251659l,251659,,xm4965,4965r,241729l263482,246694r,-241729l4965,4965xe" fillcolor="#4472c4 [3204]" strokecolor="#1f3763 [1604]" strokeweight="1pt">
                      <v:stroke joinstyle="miter"/>
                      <v:path arrowok="t" o:connecttype="custom" o:connectlocs="0,0;268447,0;268447,251659;0,251659;0,0;4965,4965;4965,246694;263482,246694;263482,4965;4965,4965" o:connectangles="0,0,0,0,0,0,0,0,0,0"/>
                    </v:shape>
                  </w:pict>
                </mc:Fallback>
              </mc:AlternateContent>
            </w:r>
          </w:p>
        </w:tc>
      </w:tr>
      <w:tr w:rsidR="009C11F7" w14:paraId="006F1612" w14:textId="77777777" w:rsidTr="009C11F7">
        <w:trPr>
          <w:trHeight w:val="943"/>
        </w:trPr>
        <w:tc>
          <w:tcPr>
            <w:tcW w:w="4531" w:type="dxa"/>
          </w:tcPr>
          <w:p w14:paraId="51713E47" w14:textId="16C33496" w:rsidR="009C11F7" w:rsidRDefault="00403A27" w:rsidP="009C11F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5CA7B924" wp14:editId="63BC6B4F">
                      <wp:simplePos x="0" y="0"/>
                      <wp:positionH relativeFrom="column">
                        <wp:posOffset>2204699</wp:posOffset>
                      </wp:positionH>
                      <wp:positionV relativeFrom="paragraph">
                        <wp:posOffset>139013</wp:posOffset>
                      </wp:positionV>
                      <wp:extent cx="435610" cy="389890"/>
                      <wp:effectExtent l="0" t="12700" r="21590" b="29210"/>
                      <wp:wrapNone/>
                      <wp:docPr id="97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2305AF" id="Seta para a Direita 14" o:spid="_x0000_s1026" type="#_x0000_t13" style="position:absolute;margin-left:173.6pt;margin-top:10.95pt;width:34.3pt;height:30.7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7230E753" wp14:editId="4E6D9A07">
                      <wp:simplePos x="0" y="0"/>
                      <wp:positionH relativeFrom="column">
                        <wp:posOffset>1627578</wp:posOffset>
                      </wp:positionH>
                      <wp:positionV relativeFrom="paragraph">
                        <wp:posOffset>143801</wp:posOffset>
                      </wp:positionV>
                      <wp:extent cx="435610" cy="389890"/>
                      <wp:effectExtent l="10160" t="2540" r="31750" b="31750"/>
                      <wp:wrapNone/>
                      <wp:docPr id="96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99BF7F" id="Seta para a Direita 14" o:spid="_x0000_s1026" type="#_x0000_t13" style="position:absolute;margin-left:128.15pt;margin-top:11.3pt;width:34.3pt;height:30.7pt;rotation:9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2DF14FDE" wp14:editId="5DBAE0B3">
                      <wp:simplePos x="0" y="0"/>
                      <wp:positionH relativeFrom="column">
                        <wp:posOffset>482600</wp:posOffset>
                      </wp:positionH>
                      <wp:positionV relativeFrom="paragraph">
                        <wp:posOffset>133985</wp:posOffset>
                      </wp:positionV>
                      <wp:extent cx="435610" cy="389890"/>
                      <wp:effectExtent l="0" t="12700" r="21590" b="29210"/>
                      <wp:wrapNone/>
                      <wp:docPr id="92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2CBE05" id="Seta para a Direita 14" o:spid="_x0000_s1026" type="#_x0000_t13" style="position:absolute;margin-left:38pt;margin-top:10.55pt;width:34.3pt;height:30.7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" adj="11934" filled="f" strokecolor="#747070 [1614]" strokeweight="1pt"/>
                  </w:pict>
                </mc:Fallback>
              </mc:AlternateContent>
            </w:r>
            <w:r w:rsidRPr="007917C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7D8BE0AD" wp14:editId="654B0AEB">
                      <wp:simplePos x="0" y="0"/>
                      <wp:positionH relativeFrom="column">
                        <wp:posOffset>1061085</wp:posOffset>
                      </wp:positionH>
                      <wp:positionV relativeFrom="paragraph">
                        <wp:posOffset>146050</wp:posOffset>
                      </wp:positionV>
                      <wp:extent cx="435610" cy="389890"/>
                      <wp:effectExtent l="10160" t="2540" r="31750" b="31750"/>
                      <wp:wrapNone/>
                      <wp:docPr id="93" name="Seta para a Direita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35610" cy="389890"/>
                              </a:xfrm>
                              <a:prstGeom prst="rightArrow">
                                <a:avLst/>
                              </a:prstGeom>
                              <a:noFill/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D278F6" id="Seta para a Direita 14" o:spid="_x0000_s1026" type="#_x0000_t13" style="position:absolute;margin-left:83.55pt;margin-top:11.5pt;width:34.3pt;height:30.7pt;rotation:9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" adj="11934" filled="f" strokecolor="#747070 [1614]" strokeweight="1pt"/>
                  </w:pict>
                </mc:Fallback>
              </mc:AlternateContent>
            </w:r>
            <w:r w:rsidR="009C11F7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158D82AD" wp14:editId="0AEEB5B0">
                      <wp:simplePos x="0" y="0"/>
                      <wp:positionH relativeFrom="column">
                        <wp:posOffset>77540</wp:posOffset>
                      </wp:positionH>
                      <wp:positionV relativeFrom="paragraph">
                        <wp:posOffset>214094</wp:posOffset>
                      </wp:positionV>
                      <wp:extent cx="268447" cy="251659"/>
                      <wp:effectExtent l="0" t="0" r="11430" b="15240"/>
                      <wp:wrapNone/>
                      <wp:docPr id="78" name="Moldura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447" cy="251659"/>
                              </a:xfrm>
                              <a:prstGeom prst="frame">
                                <a:avLst>
                                  <a:gd name="adj1" fmla="val 1973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6F86EB" id="Moldura 78" o:spid="_x0000_s1026" style="position:absolute;margin-left:6.1pt;margin-top:16.85pt;width:21.15pt;height:19.8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8447,25165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" path="m,l268447,r,251659l,251659,,xm4965,4965r,241729l263482,246694r,-241729l4965,4965xe" fillcolor="#4472c4 [3204]" strokecolor="#1f3763 [1604]" strokeweight="1pt">
                      <v:stroke joinstyle="miter"/>
                      <v:path arrowok="t" o:connecttype="custom" o:connectlocs="0,0;268447,0;268447,251659;0,251659;0,0;4965,4965;4965,246694;263482,246694;263482,4965;4965,4965" o:connectangles="0,0,0,0,0,0,0,0,0,0"/>
                    </v:shape>
                  </w:pict>
                </mc:Fallback>
              </mc:AlternateContent>
            </w:r>
          </w:p>
        </w:tc>
      </w:tr>
    </w:tbl>
    <w:p w14:paraId="392CDE08" w14:textId="2352772A" w:rsidR="009C11F7" w:rsidRDefault="009C11F7" w:rsidP="009C11F7">
      <w:pPr>
        <w:tabs>
          <w:tab w:val="left" w:pos="921"/>
        </w:tabs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</w:p>
    <w:p w14:paraId="094EAFE7" w14:textId="544CBB91" w:rsidR="009C11F7" w:rsidRDefault="000A14CE" w:rsidP="009C11F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2 - Define agora o caminho escrevendo as setas.</w:t>
      </w:r>
      <w:r w:rsidR="002A0DB4">
        <w:rPr>
          <w:rFonts w:ascii="Arial" w:hAnsi="Arial" w:cs="Arial"/>
        </w:rPr>
        <w:t xml:space="preserve"> Escreve as setas no</w:t>
      </w:r>
      <w:r w:rsidR="005335F1">
        <w:rPr>
          <w:rFonts w:ascii="Arial" w:hAnsi="Arial" w:cs="Arial"/>
        </w:rPr>
        <w:t>s</w:t>
      </w:r>
      <w:r w:rsidR="002A0DB4">
        <w:rPr>
          <w:rFonts w:ascii="Arial" w:hAnsi="Arial" w:cs="Arial"/>
        </w:rPr>
        <w:t xml:space="preserve"> retângulo</w:t>
      </w:r>
      <w:r w:rsidR="005335F1">
        <w:rPr>
          <w:rFonts w:ascii="Arial" w:hAnsi="Arial" w:cs="Arial"/>
        </w:rPr>
        <w:t>s</w:t>
      </w:r>
      <w:r w:rsidR="002A0DB4">
        <w:rPr>
          <w:rFonts w:ascii="Arial" w:hAnsi="Arial" w:cs="Arial"/>
        </w:rPr>
        <w:t xml:space="preserve"> em baixo, antes da imagem</w:t>
      </w:r>
      <w:r w:rsidR="005335F1">
        <w:rPr>
          <w:rFonts w:ascii="Arial" w:hAnsi="Arial" w:cs="Arial"/>
        </w:rPr>
        <w:t>. Atenção, para cada imagem, o robô começa sempre da mesma quadrícula.</w:t>
      </w:r>
    </w:p>
    <w:tbl>
      <w:tblPr>
        <w:tblStyle w:val="TabelacomGrelha"/>
        <w:tblpPr w:leftFromText="141" w:rightFromText="141" w:vertAnchor="text" w:horzAnchor="margin" w:tblpXSpec="center" w:tblpY="265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1575"/>
        <w:gridCol w:w="1575"/>
        <w:gridCol w:w="1575"/>
        <w:gridCol w:w="1575"/>
        <w:gridCol w:w="1575"/>
      </w:tblGrid>
      <w:tr w:rsidR="005335F1" w14:paraId="5D8C28A3" w14:textId="77777777" w:rsidTr="005335F1">
        <w:trPr>
          <w:trHeight w:val="1351"/>
        </w:trPr>
        <w:tc>
          <w:tcPr>
            <w:tcW w:w="1575" w:type="dxa"/>
          </w:tcPr>
          <w:p w14:paraId="7B6C9D52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 w:rsidRPr="007B2A65">
              <w:rPr>
                <w:rFonts w:ascii="Arial" w:hAnsi="Arial" w:cs="Arial"/>
                <w:noProof/>
              </w:rPr>
              <mc:AlternateContent>
                <mc:Choice Requires="am3d">
                  <w:drawing>
                    <wp:anchor distT="0" distB="0" distL="114300" distR="114300" simplePos="0" relativeHeight="251808768" behindDoc="0" locked="0" layoutInCell="1" allowOverlap="1" wp14:anchorId="3982827C" wp14:editId="5ED4A1FE">
                      <wp:simplePos x="0" y="0"/>
                      <wp:positionH relativeFrom="column">
                        <wp:posOffset>148128</wp:posOffset>
                      </wp:positionH>
                      <wp:positionV relativeFrom="paragraph">
                        <wp:posOffset>125499</wp:posOffset>
                      </wp:positionV>
                      <wp:extent cx="496134" cy="659354"/>
                      <wp:effectExtent l="0" t="0" r="0" b="1270"/>
                      <wp:wrapNone/>
                      <wp:docPr id="104" name="Modelo 3D 104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9">
                            <am3d:spPr>
                              <a:xfrm>
                                <a:off x="0" y="0"/>
                                <a:ext cx="496134" cy="659354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0" y="0" z="60396081"/>
                              <am3d:up dx="0" dy="36000000" dz="0"/>
                              <am3d:lookAt x="0" y="0" z="0"/>
                              <am3d:perspective fov="2700000"/>
                            </am3d:camera>
                            <am3d:trans>
                              <am3d:meterPerModelUnit n="16704" d="1000000"/>
                              <am3d:preTrans dx="0" dy="-18000000" dz="-1139793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687340" ay="397064" az="80267"/>
                              <am3d:postTrans dx="0" dy="0" dz="0"/>
                            </am3d:trans>
                            <am3d:raster rName="Office3DRenderer" rVer="16.0.8326">
                              <am3d:blip r:embed="rId27"/>
                            </am3d:raster>
                            <am3d:objViewport viewportSz="787407"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drawing>
                    <wp:anchor distT="0" distB="0" distL="114300" distR="114300" simplePos="0" relativeHeight="251808768" behindDoc="0" locked="0" layoutInCell="1" allowOverlap="1" wp14:anchorId="3982827C" wp14:editId="5ED4A1FE">
                      <wp:simplePos x="0" y="0"/>
                      <wp:positionH relativeFrom="column">
                        <wp:posOffset>148128</wp:posOffset>
                      </wp:positionH>
                      <wp:positionV relativeFrom="paragraph">
                        <wp:posOffset>125499</wp:posOffset>
                      </wp:positionV>
                      <wp:extent cx="496134" cy="659354"/>
                      <wp:effectExtent l="0" t="0" r="0" b="1270"/>
                      <wp:wrapNone/>
                      <wp:docPr id="104" name="Modelo 3D 104" descr="Materialbot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529C266-9B61-CB4A-92CD-76411DC7FA7C}"/>
                          </a:ext>
                        </a:extLst>
                      </wp:docPr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4" name="Modelo 3D 104" descr="Materialbot">
                                <a:extLst>
                                  <a:ext uri="{FF2B5EF4-FFF2-40B4-BE49-F238E27FC236}">
                                    <a16:creationId xmlns:a16="http://schemas.microsoft.com/office/drawing/2014/main" id="{5529C266-9B61-CB4A-92CD-76411DC7FA7C}"/>
                                  </a:ext>
                                </a:extLst>
                              </pic:cNvPr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2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95935" cy="65913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Fallback>
              </mc:AlternateContent>
            </w:r>
          </w:p>
        </w:tc>
        <w:tc>
          <w:tcPr>
            <w:tcW w:w="1575" w:type="dxa"/>
          </w:tcPr>
          <w:p w14:paraId="10DC44E8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6960" behindDoc="0" locked="0" layoutInCell="1" allowOverlap="1" wp14:anchorId="1E576A09" wp14:editId="1A8BB02A">
                  <wp:simplePos x="0" y="0"/>
                  <wp:positionH relativeFrom="column">
                    <wp:posOffset>42888</wp:posOffset>
                  </wp:positionH>
                  <wp:positionV relativeFrom="paragraph">
                    <wp:posOffset>48041</wp:posOffset>
                  </wp:positionV>
                  <wp:extent cx="842010" cy="737870"/>
                  <wp:effectExtent l="0" t="0" r="0" b="0"/>
                  <wp:wrapNone/>
                  <wp:docPr id="112" name="Imagem 112" descr="Jardim Francês (Parque da Independência em São Paulo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m 66" descr="Jardim Francês (Parque da Independência em São Paulo ...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010" cy="73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6D4C4455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21E658BB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4912" behindDoc="0" locked="0" layoutInCell="1" allowOverlap="1" wp14:anchorId="7BF20D60" wp14:editId="0FF81F14">
                  <wp:simplePos x="0" y="0"/>
                  <wp:positionH relativeFrom="column">
                    <wp:posOffset>7225</wp:posOffset>
                  </wp:positionH>
                  <wp:positionV relativeFrom="paragraph">
                    <wp:posOffset>84444</wp:posOffset>
                  </wp:positionV>
                  <wp:extent cx="842010" cy="737870"/>
                  <wp:effectExtent l="0" t="0" r="0" b="0"/>
                  <wp:wrapNone/>
                  <wp:docPr id="110" name="Imagem 110" descr="Parque Estadual da Serra do Brigadeiro | WikiAves - A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m 57" descr="Parque Estadual da Serra do Brigadeiro | WikiAves - A ...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010" cy="73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1CE6CE7C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pt-PT"/>
              </w:rPr>
              <w:drawing>
                <wp:anchor distT="0" distB="0" distL="114300" distR="114300" simplePos="0" relativeHeight="251817984" behindDoc="0" locked="0" layoutInCell="1" allowOverlap="1" wp14:anchorId="3CCCF7D7" wp14:editId="1E4CC814">
                  <wp:simplePos x="0" y="0"/>
                  <wp:positionH relativeFrom="column">
                    <wp:posOffset>6475</wp:posOffset>
                  </wp:positionH>
                  <wp:positionV relativeFrom="page">
                    <wp:posOffset>89535</wp:posOffset>
                  </wp:positionV>
                  <wp:extent cx="841375" cy="737870"/>
                  <wp:effectExtent l="0" t="0" r="0" b="0"/>
                  <wp:wrapNone/>
                  <wp:docPr id="113" name="Imagem 113" descr="Foto profissional gratuita de areia, deserto, dunas de are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 descr="Foto profissional gratuita de areia, deserto, dunas de areia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375" cy="73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335F1" w14:paraId="32DE3830" w14:textId="77777777" w:rsidTr="005335F1">
        <w:trPr>
          <w:trHeight w:val="1351"/>
        </w:trPr>
        <w:tc>
          <w:tcPr>
            <w:tcW w:w="1575" w:type="dxa"/>
            <w:vAlign w:val="center"/>
          </w:tcPr>
          <w:p w14:paraId="64FFDAE4" w14:textId="77777777" w:rsidR="005335F1" w:rsidRDefault="005335F1" w:rsidP="005335F1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09792" behindDoc="0" locked="0" layoutInCell="1" allowOverlap="1" wp14:anchorId="02A459FF" wp14:editId="761D3DFC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82550</wp:posOffset>
                  </wp:positionV>
                  <wp:extent cx="782955" cy="586105"/>
                  <wp:effectExtent l="0" t="0" r="4445" b="0"/>
                  <wp:wrapNone/>
                  <wp:docPr id="105" name="Imagem 105" descr="Perigo (Todo Mundo Odeia o Chris) - Desciclopé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m 63" descr="Perigo (Todo Mundo Odeia o Chris) - Desciclopédia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2955" cy="58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467D4953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2864" behindDoc="0" locked="0" layoutInCell="1" allowOverlap="1" wp14:anchorId="5ADFEF26" wp14:editId="5BE66649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74951</wp:posOffset>
                  </wp:positionV>
                  <wp:extent cx="842400" cy="738000"/>
                  <wp:effectExtent l="0" t="0" r="0" b="0"/>
                  <wp:wrapNone/>
                  <wp:docPr id="106" name="Imagem 106" descr="Austrália: conheça Melbourne, a cidade de melhor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m 100" descr="Austrália: conheça Melbourne, a cidade de melhor ...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4F72CF97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0816" behindDoc="0" locked="0" layoutInCell="1" allowOverlap="1" wp14:anchorId="30EEE46C" wp14:editId="57BDDE45">
                  <wp:simplePos x="0" y="0"/>
                  <wp:positionH relativeFrom="column">
                    <wp:posOffset>39786</wp:posOffset>
                  </wp:positionH>
                  <wp:positionV relativeFrom="paragraph">
                    <wp:posOffset>167036</wp:posOffset>
                  </wp:positionV>
                  <wp:extent cx="783036" cy="586509"/>
                  <wp:effectExtent l="0" t="0" r="4445" b="0"/>
                  <wp:wrapNone/>
                  <wp:docPr id="107" name="Imagem 107" descr="Perigo (Todo Mundo Odeia o Chris) - Desciclopé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m 63" descr="Perigo (Todo Mundo Odeia o Chris) - Desciclopédia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036" cy="586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0292B6EA" w14:textId="77777777" w:rsidR="005335F1" w:rsidRDefault="005335F1" w:rsidP="005335F1">
            <w:pPr>
              <w:spacing w:line="360" w:lineRule="auto"/>
              <w:jc w:val="both"/>
              <w:rPr>
                <w:rFonts w:ascii="Arial" w:hAnsi="Arial" w:cs="Arial"/>
                <w:noProof/>
              </w:rPr>
            </w:pPr>
          </w:p>
        </w:tc>
        <w:tc>
          <w:tcPr>
            <w:tcW w:w="1575" w:type="dxa"/>
          </w:tcPr>
          <w:p w14:paraId="517FE76E" w14:textId="77777777" w:rsidR="005335F1" w:rsidRDefault="005335F1" w:rsidP="005335F1">
            <w:pPr>
              <w:spacing w:line="360" w:lineRule="auto"/>
              <w:jc w:val="both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20032" behindDoc="0" locked="0" layoutInCell="1" allowOverlap="1" wp14:anchorId="2A04F182" wp14:editId="1AB1C60C">
                  <wp:simplePos x="0" y="0"/>
                  <wp:positionH relativeFrom="column">
                    <wp:posOffset>4570</wp:posOffset>
                  </wp:positionH>
                  <wp:positionV relativeFrom="paragraph">
                    <wp:posOffset>79493</wp:posOffset>
                  </wp:positionV>
                  <wp:extent cx="842400" cy="738000"/>
                  <wp:effectExtent l="0" t="0" r="0" b="0"/>
                  <wp:wrapNone/>
                  <wp:docPr id="115" name="Imagem 115" descr="Lago Maggiore, the Borromean islands at sunset - Cavallazzi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10" descr="Lago Maggiore, the Borromean islands at sunset - Cavallazzi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335F1" w14:paraId="46FED6C8" w14:textId="77777777" w:rsidTr="005335F1">
        <w:trPr>
          <w:trHeight w:val="1351"/>
        </w:trPr>
        <w:tc>
          <w:tcPr>
            <w:tcW w:w="1575" w:type="dxa"/>
            <w:vAlign w:val="center"/>
          </w:tcPr>
          <w:p w14:paraId="121E5006" w14:textId="77777777" w:rsidR="005335F1" w:rsidRDefault="005335F1" w:rsidP="005335F1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3888" behindDoc="0" locked="0" layoutInCell="1" allowOverlap="1" wp14:anchorId="31076837" wp14:editId="0435E61E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-10795</wp:posOffset>
                  </wp:positionV>
                  <wp:extent cx="842400" cy="738000"/>
                  <wp:effectExtent l="0" t="0" r="0" b="0"/>
                  <wp:wrapNone/>
                  <wp:docPr id="108" name="Imagem 108" descr="Banco de imagens : panorama, natureza, montanha, campo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m 103" descr="Banco de imagens : panorama, natureza, montanha, campo ...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2FF0ADB4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</w:p>
        </w:tc>
        <w:tc>
          <w:tcPr>
            <w:tcW w:w="1575" w:type="dxa"/>
          </w:tcPr>
          <w:p w14:paraId="3F449CB8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1840" behindDoc="0" locked="0" layoutInCell="1" allowOverlap="1" wp14:anchorId="22C9C21A" wp14:editId="31281193">
                  <wp:simplePos x="0" y="0"/>
                  <wp:positionH relativeFrom="column">
                    <wp:posOffset>-18405</wp:posOffset>
                  </wp:positionH>
                  <wp:positionV relativeFrom="paragraph">
                    <wp:posOffset>57278</wp:posOffset>
                  </wp:positionV>
                  <wp:extent cx="842400" cy="738000"/>
                  <wp:effectExtent l="0" t="0" r="0" b="0"/>
                  <wp:wrapNone/>
                  <wp:docPr id="109" name="Imagem 109" descr="Foto profissional gratuita de água, areia da praia, atra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m 98" descr="Foto profissional gratuita de água, areia da praia, atraente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3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00" cy="73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463D1FE0" w14:textId="77777777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5936" behindDoc="0" locked="0" layoutInCell="1" allowOverlap="1" wp14:anchorId="6936FBBB" wp14:editId="7D643223">
                  <wp:simplePos x="0" y="0"/>
                  <wp:positionH relativeFrom="column">
                    <wp:posOffset>7089</wp:posOffset>
                  </wp:positionH>
                  <wp:positionV relativeFrom="paragraph">
                    <wp:posOffset>62084</wp:posOffset>
                  </wp:positionV>
                  <wp:extent cx="842010" cy="737870"/>
                  <wp:effectExtent l="0" t="0" r="0" b="0"/>
                  <wp:wrapNone/>
                  <wp:docPr id="111" name="Imagem 111" descr="Os absurdos que vemos hoj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m 60" descr="Os absurdos que vemos hoje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010" cy="73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5" w:type="dxa"/>
          </w:tcPr>
          <w:p w14:paraId="31FCB6D5" w14:textId="30514B2B" w:rsidR="005335F1" w:rsidRDefault="005335F1" w:rsidP="005335F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pt-PT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19008" behindDoc="0" locked="0" layoutInCell="1" allowOverlap="1" wp14:anchorId="07E45690" wp14:editId="34E08049">
                  <wp:simplePos x="0" y="0"/>
                  <wp:positionH relativeFrom="column">
                    <wp:posOffset>28804</wp:posOffset>
                  </wp:positionH>
                  <wp:positionV relativeFrom="paragraph">
                    <wp:posOffset>60085</wp:posOffset>
                  </wp:positionV>
                  <wp:extent cx="842010" cy="737870"/>
                  <wp:effectExtent l="0" t="0" r="0" b="0"/>
                  <wp:wrapNone/>
                  <wp:docPr id="114" name="Imagem 114" descr="Banco de imagens : panorama, Rocha, montanha, céu, vale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3" descr="Banco de imagens : panorama, Rocha, montanha, céu, vale ..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010" cy="73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335F1" w14:paraId="06A6E2ED" w14:textId="77777777" w:rsidTr="005335F1">
        <w:trPr>
          <w:trHeight w:val="871"/>
        </w:trPr>
        <w:tc>
          <w:tcPr>
            <w:tcW w:w="7875" w:type="dxa"/>
            <w:gridSpan w:val="5"/>
            <w:tcBorders>
              <w:left w:val="nil"/>
              <w:right w:val="nil"/>
            </w:tcBorders>
            <w:vAlign w:val="center"/>
          </w:tcPr>
          <w:p w14:paraId="31E05843" w14:textId="452196C6" w:rsidR="005335F1" w:rsidRDefault="005335F1" w:rsidP="005335F1">
            <w:pPr>
              <w:spacing w:line="360" w:lineRule="auto"/>
              <w:jc w:val="both"/>
              <w:rPr>
                <w:rFonts w:ascii="Arial" w:hAnsi="Arial" w:cs="Arial"/>
                <w:noProof/>
              </w:rPr>
            </w:pPr>
          </w:p>
        </w:tc>
      </w:tr>
      <w:tr w:rsidR="005335F1" w14:paraId="7C0E46A0" w14:textId="77777777" w:rsidTr="00C17457">
        <w:trPr>
          <w:trHeight w:val="1351"/>
        </w:trPr>
        <w:tc>
          <w:tcPr>
            <w:tcW w:w="7875" w:type="dxa"/>
            <w:gridSpan w:val="5"/>
            <w:vAlign w:val="center"/>
          </w:tcPr>
          <w:p w14:paraId="5F708E41" w14:textId="4781789A" w:rsidR="005335F1" w:rsidRDefault="005335F1" w:rsidP="005335F1">
            <w:pPr>
              <w:spacing w:line="360" w:lineRule="auto"/>
              <w:jc w:val="both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06720" behindDoc="0" locked="0" layoutInCell="1" allowOverlap="1" wp14:anchorId="6525FA75" wp14:editId="0F06FD4C">
                  <wp:simplePos x="0" y="0"/>
                  <wp:positionH relativeFrom="column">
                    <wp:posOffset>4010025</wp:posOffset>
                  </wp:positionH>
                  <wp:positionV relativeFrom="page">
                    <wp:posOffset>12065</wp:posOffset>
                  </wp:positionV>
                  <wp:extent cx="763905" cy="677545"/>
                  <wp:effectExtent l="0" t="0" r="0" b="0"/>
                  <wp:wrapNone/>
                  <wp:docPr id="126" name="Imagem 126" descr="Banco de imagens : panorama, natureza, montanha, campo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m 103" descr="Banco de imagens : panorama, natureza, montanha, campo ...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3905" cy="677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335F1" w14:paraId="3E8CD5F1" w14:textId="77777777" w:rsidTr="00C17457">
        <w:trPr>
          <w:trHeight w:val="1351"/>
        </w:trPr>
        <w:tc>
          <w:tcPr>
            <w:tcW w:w="7875" w:type="dxa"/>
            <w:gridSpan w:val="5"/>
            <w:vAlign w:val="center"/>
          </w:tcPr>
          <w:p w14:paraId="03B7D5AC" w14:textId="5A25D8A2" w:rsidR="005335F1" w:rsidRDefault="005335F1" w:rsidP="005335F1">
            <w:pPr>
              <w:spacing w:line="360" w:lineRule="auto"/>
              <w:jc w:val="both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04672" behindDoc="0" locked="0" layoutInCell="1" allowOverlap="1" wp14:anchorId="19593917" wp14:editId="5579F31F">
                  <wp:simplePos x="0" y="0"/>
                  <wp:positionH relativeFrom="column">
                    <wp:posOffset>4032885</wp:posOffset>
                  </wp:positionH>
                  <wp:positionV relativeFrom="page">
                    <wp:posOffset>31750</wp:posOffset>
                  </wp:positionV>
                  <wp:extent cx="762635" cy="676275"/>
                  <wp:effectExtent l="0" t="0" r="0" b="0"/>
                  <wp:wrapNone/>
                  <wp:docPr id="128" name="Imagem 128" descr="Banco de imagens : panorama, Rocha, montanha, céu, vale ..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3" descr="Banco de imagens : panorama, Rocha, montanha, céu, vale ...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635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284AA9C" w14:textId="3E11CB99" w:rsidR="000A14CE" w:rsidRDefault="000A14CE" w:rsidP="001D2BF0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sectPr w:rsidR="000A14CE" w:rsidSect="002A7740">
      <w:footerReference w:type="default" r:id="rId38"/>
      <w:footerReference w:type="first" r:id="rId39"/>
      <w:pgSz w:w="11900" w:h="16840"/>
      <w:pgMar w:top="64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9CFD9A" w14:textId="77777777" w:rsidR="00F63C67" w:rsidRDefault="00F63C67" w:rsidP="00071526">
      <w:r>
        <w:separator/>
      </w:r>
    </w:p>
  </w:endnote>
  <w:endnote w:type="continuationSeparator" w:id="0">
    <w:p w14:paraId="20FB7CFA" w14:textId="77777777" w:rsidR="00F63C67" w:rsidRDefault="00F63C67" w:rsidP="000715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640A4" w14:textId="488F2C02" w:rsidR="00CD1AAC" w:rsidRDefault="008F344A" w:rsidP="00CD1AAC">
    <w:pPr>
      <w:pStyle w:val="Rodap"/>
      <w:pBdr>
        <w:top w:val="single" w:sz="48" w:space="1" w:color="1F628E"/>
      </w:pBdr>
    </w:pPr>
    <w:r>
      <w:t>O agricultor</w:t>
    </w:r>
  </w:p>
  <w:p w14:paraId="4E8AAC98" w14:textId="784866EF" w:rsidR="00CD1AAC" w:rsidRDefault="00402EAE">
    <w:pPr>
      <w:pStyle w:val="Rodap"/>
    </w:pPr>
    <w:r>
      <w:t>1.º/2</w:t>
    </w:r>
    <w:r w:rsidR="00CD1AAC">
      <w:t>º Ano | Ciências da Computação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8F8B6" w14:textId="7AFE7AB3" w:rsidR="0035214F" w:rsidRDefault="00AE4A7F" w:rsidP="0035214F">
    <w:pPr>
      <w:pStyle w:val="Rodap"/>
      <w:pBdr>
        <w:top w:val="single" w:sz="48" w:space="1" w:color="1F628E"/>
      </w:pBdr>
    </w:pPr>
    <w:r>
      <w:t>A viagem do robô</w:t>
    </w:r>
  </w:p>
  <w:p w14:paraId="7D215F7B" w14:textId="5A2FE70D" w:rsidR="0035214F" w:rsidRDefault="0035214F">
    <w:pPr>
      <w:pStyle w:val="Rodap"/>
    </w:pPr>
    <w:r>
      <w:t xml:space="preserve">1.º / 2.º Ano | </w:t>
    </w:r>
    <w:r w:rsidR="00E426E9" w:rsidRPr="00E426E9">
      <w:t>Ciências da Computação na Região Autónoma da Madeira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44C568" w14:textId="77777777" w:rsidR="00F63C67" w:rsidRDefault="00F63C67" w:rsidP="00071526">
      <w:r>
        <w:separator/>
      </w:r>
    </w:p>
  </w:footnote>
  <w:footnote w:type="continuationSeparator" w:id="0">
    <w:p w14:paraId="291A1AC7" w14:textId="77777777" w:rsidR="00F63C67" w:rsidRDefault="00F63C67" w:rsidP="0007152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E9D"/>
    <w:rsid w:val="000019B0"/>
    <w:rsid w:val="000118A8"/>
    <w:rsid w:val="00033F80"/>
    <w:rsid w:val="00045E67"/>
    <w:rsid w:val="000464AC"/>
    <w:rsid w:val="00055A6A"/>
    <w:rsid w:val="00071526"/>
    <w:rsid w:val="000725A5"/>
    <w:rsid w:val="000A14CE"/>
    <w:rsid w:val="000B27A7"/>
    <w:rsid w:val="000B4A8E"/>
    <w:rsid w:val="000F1D10"/>
    <w:rsid w:val="000F5997"/>
    <w:rsid w:val="00140432"/>
    <w:rsid w:val="0018247E"/>
    <w:rsid w:val="00185955"/>
    <w:rsid w:val="00186E9D"/>
    <w:rsid w:val="001C3DD4"/>
    <w:rsid w:val="001C663F"/>
    <w:rsid w:val="001D2BF0"/>
    <w:rsid w:val="001F4D9B"/>
    <w:rsid w:val="001F5205"/>
    <w:rsid w:val="002058B1"/>
    <w:rsid w:val="00237EFF"/>
    <w:rsid w:val="002578E6"/>
    <w:rsid w:val="00274B41"/>
    <w:rsid w:val="0029238C"/>
    <w:rsid w:val="002A0DB4"/>
    <w:rsid w:val="002A7740"/>
    <w:rsid w:val="002B6229"/>
    <w:rsid w:val="002D456F"/>
    <w:rsid w:val="003039D7"/>
    <w:rsid w:val="00314B31"/>
    <w:rsid w:val="003377C3"/>
    <w:rsid w:val="00340B78"/>
    <w:rsid w:val="0035214F"/>
    <w:rsid w:val="00356E37"/>
    <w:rsid w:val="00384D0A"/>
    <w:rsid w:val="00387D60"/>
    <w:rsid w:val="00402EAE"/>
    <w:rsid w:val="00403A27"/>
    <w:rsid w:val="00417D80"/>
    <w:rsid w:val="00423A0A"/>
    <w:rsid w:val="004348CD"/>
    <w:rsid w:val="0044558A"/>
    <w:rsid w:val="004A1C06"/>
    <w:rsid w:val="004D0F77"/>
    <w:rsid w:val="004D232A"/>
    <w:rsid w:val="004D671D"/>
    <w:rsid w:val="004F4917"/>
    <w:rsid w:val="00503E78"/>
    <w:rsid w:val="005335F1"/>
    <w:rsid w:val="00567F3D"/>
    <w:rsid w:val="005B2DF7"/>
    <w:rsid w:val="005D0521"/>
    <w:rsid w:val="005F0D35"/>
    <w:rsid w:val="00640549"/>
    <w:rsid w:val="00646F3F"/>
    <w:rsid w:val="006878DE"/>
    <w:rsid w:val="006D77FC"/>
    <w:rsid w:val="006E53B4"/>
    <w:rsid w:val="00723B6A"/>
    <w:rsid w:val="007348B5"/>
    <w:rsid w:val="00763354"/>
    <w:rsid w:val="00771955"/>
    <w:rsid w:val="00781BD4"/>
    <w:rsid w:val="007917C7"/>
    <w:rsid w:val="00791C3A"/>
    <w:rsid w:val="00797BAB"/>
    <w:rsid w:val="007A32B3"/>
    <w:rsid w:val="007B2A65"/>
    <w:rsid w:val="007D406E"/>
    <w:rsid w:val="007D42EF"/>
    <w:rsid w:val="00806FCA"/>
    <w:rsid w:val="00830C52"/>
    <w:rsid w:val="0084498A"/>
    <w:rsid w:val="00874014"/>
    <w:rsid w:val="008879E1"/>
    <w:rsid w:val="008B1ACB"/>
    <w:rsid w:val="008B5BC8"/>
    <w:rsid w:val="008B5EDF"/>
    <w:rsid w:val="008B6968"/>
    <w:rsid w:val="008C634A"/>
    <w:rsid w:val="008F344A"/>
    <w:rsid w:val="00901861"/>
    <w:rsid w:val="009018E9"/>
    <w:rsid w:val="009058B4"/>
    <w:rsid w:val="009073E3"/>
    <w:rsid w:val="009226D2"/>
    <w:rsid w:val="00924B8A"/>
    <w:rsid w:val="0099116D"/>
    <w:rsid w:val="009943D8"/>
    <w:rsid w:val="009A025D"/>
    <w:rsid w:val="009B28C9"/>
    <w:rsid w:val="009C019E"/>
    <w:rsid w:val="009C0401"/>
    <w:rsid w:val="009C11F7"/>
    <w:rsid w:val="009D3609"/>
    <w:rsid w:val="009D48BC"/>
    <w:rsid w:val="009E454E"/>
    <w:rsid w:val="00A0494E"/>
    <w:rsid w:val="00A2275F"/>
    <w:rsid w:val="00A31C3F"/>
    <w:rsid w:val="00A32F0C"/>
    <w:rsid w:val="00A55530"/>
    <w:rsid w:val="00AA240D"/>
    <w:rsid w:val="00AC5F64"/>
    <w:rsid w:val="00AC65C9"/>
    <w:rsid w:val="00AE4A7F"/>
    <w:rsid w:val="00AF31BB"/>
    <w:rsid w:val="00B039B2"/>
    <w:rsid w:val="00B2354A"/>
    <w:rsid w:val="00B33A25"/>
    <w:rsid w:val="00B350C3"/>
    <w:rsid w:val="00B37FCC"/>
    <w:rsid w:val="00B56232"/>
    <w:rsid w:val="00B6693A"/>
    <w:rsid w:val="00B87B79"/>
    <w:rsid w:val="00BD2E91"/>
    <w:rsid w:val="00BF7D64"/>
    <w:rsid w:val="00C26A2F"/>
    <w:rsid w:val="00C333D9"/>
    <w:rsid w:val="00C56DD9"/>
    <w:rsid w:val="00C758AD"/>
    <w:rsid w:val="00C87634"/>
    <w:rsid w:val="00CD1AAC"/>
    <w:rsid w:val="00D1191A"/>
    <w:rsid w:val="00D20846"/>
    <w:rsid w:val="00D223E7"/>
    <w:rsid w:val="00D450A3"/>
    <w:rsid w:val="00D56296"/>
    <w:rsid w:val="00D60BE4"/>
    <w:rsid w:val="00D774CA"/>
    <w:rsid w:val="00D86C4C"/>
    <w:rsid w:val="00DA3E49"/>
    <w:rsid w:val="00DB5100"/>
    <w:rsid w:val="00DD0877"/>
    <w:rsid w:val="00DD38CE"/>
    <w:rsid w:val="00DF23A3"/>
    <w:rsid w:val="00DF7EE7"/>
    <w:rsid w:val="00E003D6"/>
    <w:rsid w:val="00E21C6A"/>
    <w:rsid w:val="00E426E9"/>
    <w:rsid w:val="00E548DF"/>
    <w:rsid w:val="00ED6F5C"/>
    <w:rsid w:val="00EE04A7"/>
    <w:rsid w:val="00EE47B9"/>
    <w:rsid w:val="00EF6588"/>
    <w:rsid w:val="00F079D9"/>
    <w:rsid w:val="00F2216F"/>
    <w:rsid w:val="00F275F5"/>
    <w:rsid w:val="00F365E0"/>
    <w:rsid w:val="00F63C67"/>
    <w:rsid w:val="00F7419B"/>
    <w:rsid w:val="00F92125"/>
    <w:rsid w:val="00F960CB"/>
    <w:rsid w:val="00FD161B"/>
    <w:rsid w:val="00FE6AD4"/>
    <w:rsid w:val="00FF0425"/>
    <w:rsid w:val="00F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601F22"/>
  <w15:chartTrackingRefBased/>
  <w15:docId w15:val="{212CEAEC-0AF5-D14C-9211-00A7E49D7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71526"/>
  </w:style>
  <w:style w:type="paragraph" w:styleId="Rodap">
    <w:name w:val="footer"/>
    <w:basedOn w:val="Normal"/>
    <w:link w:val="Rodap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071526"/>
  </w:style>
  <w:style w:type="paragraph" w:styleId="PargrafodaLista">
    <w:name w:val="List Paragraph"/>
    <w:basedOn w:val="Normal"/>
    <w:uiPriority w:val="34"/>
    <w:qFormat/>
    <w:rsid w:val="00B350C3"/>
    <w:pPr>
      <w:ind w:left="720"/>
      <w:contextualSpacing/>
    </w:pPr>
  </w:style>
  <w:style w:type="character" w:styleId="Hiperligao">
    <w:name w:val="Hyperlink"/>
    <w:basedOn w:val="Tipodeletrapredefinidodopargrafo"/>
    <w:uiPriority w:val="99"/>
    <w:unhideWhenUsed/>
    <w:rsid w:val="0084498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B5623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t-PT"/>
    </w:rPr>
  </w:style>
  <w:style w:type="table" w:styleId="TabelacomGrelha">
    <w:name w:val="Table Grid"/>
    <w:basedOn w:val="Tabelanormal"/>
    <w:uiPriority w:val="39"/>
    <w:rsid w:val="00D450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NoResolvida">
    <w:name w:val="Unresolved Mention"/>
    <w:basedOn w:val="Tipodeletrapredefinidodopargrafo"/>
    <w:uiPriority w:val="99"/>
    <w:semiHidden/>
    <w:unhideWhenUsed/>
    <w:rsid w:val="00A31C3F"/>
    <w:rPr>
      <w:color w:val="605E5C"/>
      <w:shd w:val="clear" w:color="auto" w:fill="E1DFDD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A31C3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1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1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4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64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6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0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s://desciclopedia.org/wiki/Perigo_(Everybody_hates_Chris)" TargetMode="External"/><Relationship Id="rId26" Type="http://schemas.openxmlformats.org/officeDocument/2006/relationships/image" Target="media/image12.png"/><Relationship Id="rId39" Type="http://schemas.openxmlformats.org/officeDocument/2006/relationships/footer" Target="footer2.xml"/><Relationship Id="rId21" Type="http://schemas.openxmlformats.org/officeDocument/2006/relationships/image" Target="media/image9.jpeg"/><Relationship Id="rId34" Type="http://schemas.openxmlformats.org/officeDocument/2006/relationships/image" Target="media/image17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yperlink" Target="http://belgianclub.com.br/pt-br/heritage/jardim-franc%C3%AAs-parque-da-independ%C3%AAncia-em-s%C3%A3o-paulo" TargetMode="External"/><Relationship Id="rId29" Type="http://schemas.openxmlformats.org/officeDocument/2006/relationships/hyperlink" Target="https://compartilheviagens.com.br/australia-conheca-melbourne-a-cidade-com-melhor-qualidade-de-vida-do-mundo/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hyperlink" Target="https://wikiaves.com.br/wiki/areas:pe_serra_do_brigadeiro:inicio" TargetMode="External"/><Relationship Id="rId32" Type="http://schemas.openxmlformats.org/officeDocument/2006/relationships/image" Target="media/image16.jpeg"/><Relationship Id="rId37" Type="http://schemas.openxmlformats.org/officeDocument/2006/relationships/image" Target="media/image20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0.jpeg"/><Relationship Id="rId28" Type="http://schemas.openxmlformats.org/officeDocument/2006/relationships/image" Target="media/image14.jpeg"/><Relationship Id="rId36" Type="http://schemas.openxmlformats.org/officeDocument/2006/relationships/image" Target="media/image19.jpeg"/><Relationship Id="rId10" Type="http://schemas.openxmlformats.org/officeDocument/2006/relationships/image" Target="media/image2.png"/><Relationship Id="rId19" Type="http://schemas.openxmlformats.org/officeDocument/2006/relationships/image" Target="media/image8.jpeg"/><Relationship Id="rId31" Type="http://schemas.openxmlformats.org/officeDocument/2006/relationships/hyperlink" Target="https://pxhere.com/pt/photo/1026589" TargetMode="External"/><Relationship Id="rId4" Type="http://schemas.openxmlformats.org/officeDocument/2006/relationships/webSettings" Target="webSettings.xml"/><Relationship Id="rId9" Type="http://schemas.microsoft.com/office/2017/06/relationships/model3d" Target="media/model3d1.glb"/><Relationship Id="rId14" Type="http://schemas.openxmlformats.org/officeDocument/2006/relationships/hyperlink" Target="https://pxhere.com/pt/photo/700446" TargetMode="External"/><Relationship Id="rId22" Type="http://schemas.openxmlformats.org/officeDocument/2006/relationships/hyperlink" Target="https://comover-arq.blogspot.com/2011/09/os-absurdos-que-vemos-hoje.html" TargetMode="External"/><Relationship Id="rId27" Type="http://schemas.openxmlformats.org/officeDocument/2006/relationships/image" Target="media/image13.png"/><Relationship Id="rId30" Type="http://schemas.openxmlformats.org/officeDocument/2006/relationships/image" Target="media/image15.jpeg"/><Relationship Id="rId35" Type="http://schemas.openxmlformats.org/officeDocument/2006/relationships/image" Target="media/image18.png"/><Relationship Id="rId8" Type="http://schemas.openxmlformats.org/officeDocument/2006/relationships/hyperlink" Target="https://cavallazzi.com/blog/photography/places/lago-maggiore-the-borromean-islands-at-sunset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www.pexels.com/pt-br/foto/areia-deserto-dunas-de-areia-pegadas-33147/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hyperlink" Target="https://www.pexels.com/pt-br/foto/agua-areia-da-praia-atraente-beira-mar-2882660/" TargetMode="External"/><Relationship Id="rId38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rodolfopinto/Dropbox/2020-2021/CC%20Atividades%20Novo%20Design/Novodesign.dotx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E9560FD-8181-DE40-9DBE-3EBF5E7F2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Novodesign.dotx</Template>
  <TotalTime>51</TotalTime>
  <Pages>2</Pages>
  <Words>90</Words>
  <Characters>486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Rodolfo Duarte Pinto</cp:lastModifiedBy>
  <cp:revision>7</cp:revision>
  <dcterms:created xsi:type="dcterms:W3CDTF">2022-02-08T13:30:00Z</dcterms:created>
  <dcterms:modified xsi:type="dcterms:W3CDTF">2022-05-20T12:36:00Z</dcterms:modified>
</cp:coreProperties>
</file>